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804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51"/>
        <w:gridCol w:w="3353"/>
      </w:tblGrid>
      <w:tr w:rsidR="00180F6A" w:rsidRPr="00D15AD8" w14:paraId="2A7A517D" w14:textId="77777777" w:rsidTr="00A4606B">
        <w:trPr>
          <w:trHeight w:val="390"/>
        </w:trPr>
        <w:tc>
          <w:tcPr>
            <w:tcW w:w="54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FAEF586" w14:textId="77777777" w:rsidR="00180F6A" w:rsidRPr="00D1654A" w:rsidRDefault="00180F6A" w:rsidP="00F35A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8080"/>
                <w:sz w:val="20"/>
                <w:szCs w:val="20"/>
                <w:lang w:eastAsia="de-DE"/>
              </w:rPr>
            </w:pPr>
            <w:bookmarkStart w:id="0" w:name="_Hlk191462822"/>
            <w:r w:rsidRPr="00D1654A">
              <w:rPr>
                <w:sz w:val="20"/>
                <w:szCs w:val="20"/>
              </w:rPr>
              <w:br w:type="page"/>
            </w:r>
            <w:r w:rsidRPr="00D1654A"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  <w:t xml:space="preserve">Kalkulation </w:t>
            </w:r>
          </w:p>
        </w:tc>
        <w:tc>
          <w:tcPr>
            <w:tcW w:w="33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3DDA2B3" w14:textId="31349FED" w:rsidR="00180F6A" w:rsidRPr="00D1654A" w:rsidRDefault="00180F6A" w:rsidP="00951E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  <w:t xml:space="preserve">Los </w:t>
            </w:r>
            <w:r w:rsidR="00273897"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  <w:t>1</w:t>
            </w:r>
          </w:p>
        </w:tc>
      </w:tr>
      <w:tr w:rsidR="00180F6A" w:rsidRPr="00EC75B8" w14:paraId="65935BE6" w14:textId="77777777" w:rsidTr="00A4606B">
        <w:trPr>
          <w:trHeight w:val="170"/>
        </w:trPr>
        <w:tc>
          <w:tcPr>
            <w:tcW w:w="5451" w:type="dxa"/>
            <w:tcBorders>
              <w:top w:val="single" w:sz="18" w:space="0" w:color="auto"/>
              <w:bottom w:val="single" w:sz="4" w:space="0" w:color="auto"/>
            </w:tcBorders>
            <w:noWrap/>
            <w:vAlign w:val="center"/>
          </w:tcPr>
          <w:p w14:paraId="3194F583" w14:textId="77777777" w:rsidR="00180F6A" w:rsidRDefault="00180F6A" w:rsidP="00F35AF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de-DE"/>
              </w:rPr>
            </w:pPr>
          </w:p>
        </w:tc>
        <w:tc>
          <w:tcPr>
            <w:tcW w:w="3353" w:type="dxa"/>
            <w:tcBorders>
              <w:top w:val="single" w:sz="18" w:space="0" w:color="auto"/>
              <w:bottom w:val="single" w:sz="4" w:space="0" w:color="auto"/>
            </w:tcBorders>
            <w:noWrap/>
            <w:vAlign w:val="center"/>
          </w:tcPr>
          <w:p w14:paraId="797A3FB5" w14:textId="77777777" w:rsidR="00180F6A" w:rsidRDefault="00180F6A" w:rsidP="00F35AF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180F6A" w:rsidRPr="00203674" w14:paraId="4AF9D13B" w14:textId="77777777" w:rsidTr="00ED1F85">
        <w:trPr>
          <w:trHeight w:val="330"/>
        </w:trPr>
        <w:tc>
          <w:tcPr>
            <w:tcW w:w="8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7FB33AB" w14:textId="5C41EF2D" w:rsidR="00180F6A" w:rsidRPr="00EC21D4" w:rsidRDefault="00732E15" w:rsidP="00180F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Lehrerdienstgeräte</w:t>
            </w:r>
          </w:p>
        </w:tc>
      </w:tr>
      <w:tr w:rsidR="00180F6A" w:rsidRPr="00203674" w14:paraId="35761BC3" w14:textId="77777777" w:rsidTr="00A4606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E7843C8" w14:textId="0F426778" w:rsidR="00180F6A" w:rsidRPr="00EC21D4" w:rsidRDefault="00411F53" w:rsidP="00D254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>1 Preise</w:t>
            </w:r>
            <w:r w:rsidR="0074190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 xml:space="preserve"> – Geräte 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7F73C39" w14:textId="77777777" w:rsidR="00180F6A" w:rsidRPr="00EC21D4" w:rsidRDefault="00180F6A" w:rsidP="00F35AF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</w:pPr>
          </w:p>
        </w:tc>
      </w:tr>
      <w:tr w:rsidR="00180F6A" w:rsidRPr="00203674" w14:paraId="0197D10E" w14:textId="77777777" w:rsidTr="00A4606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3DDB6" w14:textId="3BBADF33" w:rsidR="00180F6A" w:rsidRPr="00EC21D4" w:rsidRDefault="00180F6A" w:rsidP="00D25483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r w:rsidRPr="00EC21D4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1.1 </w:t>
            </w:r>
            <w:r w:rsidR="005D6823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iPad Air M3</w:t>
            </w:r>
            <w:r w:rsidR="00732E15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, 13 Zoll, 128 GB</w:t>
            </w:r>
            <w:r w:rsidR="005D6823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 – Einzelpreis </w:t>
            </w:r>
            <w:r w:rsidR="00B24CB1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(netto)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C4849" w14:textId="73BD4B73" w:rsidR="00180F6A" w:rsidRPr="00EC21D4" w:rsidRDefault="00000000" w:rsidP="00F35AFA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-899979742"/>
                <w:placeholder>
                  <w:docPart w:val="6EDDDF481F174A2C94A9582CE3DB8A8E"/>
                </w:placeholder>
              </w:sdtPr>
              <w:sdtContent>
                <w:r w:rsidR="0008438C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08438C" w:rsidRPr="000D4768">
              <w:t xml:space="preserve"> </w:t>
            </w:r>
            <w:r w:rsidR="00670B39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EUR</w:t>
            </w:r>
          </w:p>
        </w:tc>
      </w:tr>
      <w:tr w:rsidR="00411F53" w:rsidRPr="00203674" w14:paraId="0B8B4D45" w14:textId="77777777" w:rsidTr="00A4606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B7A94" w14:textId="227D9C84" w:rsidR="00411F53" w:rsidRPr="00EC21D4" w:rsidRDefault="00411F53" w:rsidP="00D25483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1.1</w:t>
            </w:r>
            <w:r w:rsidR="00B50B24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.1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 Umsatzsteuersatz </w:t>
            </w: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-578668861"/>
                <w:placeholder>
                  <w:docPart w:val="54039F42BD4C417EAB1A969C259735AF"/>
                </w:placeholder>
              </w:sdtPr>
              <w:sdtContent>
                <w:r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Pr="000D4768"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%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527D" w14:textId="056EAB09" w:rsidR="00411F53" w:rsidRDefault="00000000" w:rsidP="00F35AFA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-2036418579"/>
                <w:placeholder>
                  <w:docPart w:val="57C7BD91EE854B59A48845A5852710E5"/>
                </w:placeholder>
              </w:sdtPr>
              <w:sdtContent>
                <w:r w:rsidR="00411F53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411F53">
              <w:rPr>
                <w:rFonts w:ascii="Arial" w:hAnsi="Arial" w:cs="Arial"/>
                <w:b/>
                <w:sz w:val="18"/>
                <w:szCs w:val="18"/>
              </w:rPr>
              <w:t xml:space="preserve">EUR </w:t>
            </w:r>
          </w:p>
        </w:tc>
      </w:tr>
      <w:tr w:rsidR="00411F53" w:rsidRPr="00203674" w14:paraId="1B51D1E7" w14:textId="77777777" w:rsidTr="00A4606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45B6F" w14:textId="00C30CED" w:rsidR="00411F53" w:rsidRDefault="00411F53" w:rsidP="00D25483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1.</w:t>
            </w:r>
            <w:r w:rsidR="00B50B24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1.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2 iPad Air M3, 13 Zoll, 128 GB – Einzelpreis (brutto)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4A385" w14:textId="3B31B8AD" w:rsidR="00411F53" w:rsidRDefault="00000000" w:rsidP="00F35AFA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-683591188"/>
                <w:placeholder>
                  <w:docPart w:val="E44CC840112A4DDA80CC4010F9DC1DAB"/>
                </w:placeholder>
              </w:sdtPr>
              <w:sdtContent>
                <w:r w:rsidR="00411F53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411F53">
              <w:rPr>
                <w:rFonts w:ascii="Arial" w:hAnsi="Arial" w:cs="Arial"/>
                <w:b/>
                <w:sz w:val="18"/>
                <w:szCs w:val="18"/>
              </w:rPr>
              <w:t>EUR</w:t>
            </w:r>
          </w:p>
        </w:tc>
      </w:tr>
      <w:tr w:rsidR="00BB3FEB" w:rsidRPr="00203674" w14:paraId="46DD0E2E" w14:textId="77777777" w:rsidTr="00BB3FE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95B09B" w14:textId="77777777" w:rsidR="00BB3FEB" w:rsidRDefault="00BB3FEB" w:rsidP="00D2548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A4E473" w14:textId="77777777" w:rsidR="00BB3FEB" w:rsidRPr="00EC21D4" w:rsidRDefault="00BB3FEB" w:rsidP="005D6823">
            <w:pPr>
              <w:spacing w:after="0" w:line="240" w:lineRule="auto"/>
              <w:ind w:right="360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</w:p>
        </w:tc>
      </w:tr>
      <w:tr w:rsidR="00180F6A" w:rsidRPr="00203674" w14:paraId="6D7B9A8B" w14:textId="77777777" w:rsidTr="00A4606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3AB3EF2" w14:textId="5CE23AD7" w:rsidR="00180F6A" w:rsidRPr="00732E15" w:rsidRDefault="00411F53" w:rsidP="00D2548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  <w:t>2</w:t>
            </w:r>
            <w:r w:rsidR="0074190A"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  <w:t xml:space="preserve"> 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  <w:t>Preise</w:t>
            </w:r>
            <w:r w:rsidR="0074190A"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  <w:t xml:space="preserve"> – </w:t>
            </w:r>
            <w:r w:rsidR="005D6823" w:rsidRPr="00732E15"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  <w:t>Zubehör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7E1E545" w14:textId="2ED0B8E9" w:rsidR="00180F6A" w:rsidRPr="00EC21D4" w:rsidRDefault="00180F6A" w:rsidP="005D6823">
            <w:pPr>
              <w:spacing w:after="0" w:line="240" w:lineRule="auto"/>
              <w:ind w:right="360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</w:p>
        </w:tc>
      </w:tr>
      <w:tr w:rsidR="00180F6A" w:rsidRPr="00203674" w14:paraId="176C0F79" w14:textId="77777777" w:rsidTr="00A4606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4A774" w14:textId="390A426B" w:rsidR="00180F6A" w:rsidRPr="00EC21D4" w:rsidRDefault="00411F53" w:rsidP="00D25483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2</w:t>
            </w:r>
            <w:r w:rsidR="00180F6A" w:rsidRPr="00EC21D4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.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1</w:t>
            </w:r>
            <w:r w:rsidR="00180F6A" w:rsidRPr="00EC21D4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 </w:t>
            </w:r>
            <w:r w:rsidR="00732E15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Adapter 20W USB-C</w:t>
            </w:r>
            <w:r w:rsidR="00877660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 – Einzelpreis </w:t>
            </w:r>
            <w:r w:rsidR="00B24CB1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(netto)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6F9C0" w14:textId="60DF8AD6" w:rsidR="00180F6A" w:rsidRPr="00EC21D4" w:rsidRDefault="00000000" w:rsidP="00F35AFA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1622420243"/>
                <w:placeholder>
                  <w:docPart w:val="A8B47EEB110A4FEB8210ADC77A659672"/>
                </w:placeholder>
              </w:sdtPr>
              <w:sdtContent>
                <w:r w:rsidR="0008438C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08438C" w:rsidRPr="000D4768">
              <w:t xml:space="preserve"> </w:t>
            </w:r>
            <w:r w:rsidR="00670B39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EUR</w:t>
            </w:r>
          </w:p>
        </w:tc>
      </w:tr>
      <w:tr w:rsidR="00411F53" w:rsidRPr="00203674" w14:paraId="7BCCF61A" w14:textId="77777777" w:rsidTr="00A4606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9880" w14:textId="01D1E27E" w:rsidR="00411F53" w:rsidRDefault="00B50B24" w:rsidP="00D25483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2</w:t>
            </w:r>
            <w:r w:rsidR="00411F53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.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1.1</w:t>
            </w:r>
            <w:r w:rsidR="00411F53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 Umsatzsteuersatz </w:t>
            </w: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-1353102427"/>
                <w:placeholder>
                  <w:docPart w:val="674B6208D08B4517B3BF1584635E49DB"/>
                </w:placeholder>
              </w:sdtPr>
              <w:sdtContent>
                <w:r w:rsidR="00411F53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411F53" w:rsidRPr="000D4768">
              <w:t xml:space="preserve"> </w:t>
            </w:r>
            <w:r w:rsidR="00411F53">
              <w:rPr>
                <w:rFonts w:ascii="Arial" w:hAnsi="Arial" w:cs="Arial"/>
                <w:b/>
                <w:sz w:val="18"/>
                <w:szCs w:val="18"/>
              </w:rPr>
              <w:t>%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55EC" w14:textId="6499E3C3" w:rsidR="00411F53" w:rsidRDefault="00000000" w:rsidP="00F35AFA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1917430937"/>
                <w:placeholder>
                  <w:docPart w:val="5FAA408E90164212880237F27B6FC618"/>
                </w:placeholder>
              </w:sdtPr>
              <w:sdtContent>
                <w:r w:rsidR="00411F53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411F53" w:rsidRPr="000D4768">
              <w:t xml:space="preserve"> </w:t>
            </w:r>
            <w:r w:rsidR="00411F53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EUR</w:t>
            </w:r>
          </w:p>
        </w:tc>
      </w:tr>
      <w:tr w:rsidR="00B50B24" w:rsidRPr="00203674" w14:paraId="609A77CB" w14:textId="77777777" w:rsidTr="00A4606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FABB" w14:textId="30FA0807" w:rsidR="00B50B24" w:rsidRDefault="00B50B24" w:rsidP="00D25483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2.1.2 Adapter 20W USB-C – Einzelpreis (brutto)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EBCB6" w14:textId="7E1CCAAA" w:rsidR="00B50B24" w:rsidRDefault="00000000" w:rsidP="00F35AFA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-1668171311"/>
                <w:placeholder>
                  <w:docPart w:val="0838588A699B44E5B9F77092715CD58C"/>
                </w:placeholder>
              </w:sdtPr>
              <w:sdtContent>
                <w:r w:rsidR="00B50B24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B50B24" w:rsidRPr="000D4768">
              <w:t xml:space="preserve"> </w:t>
            </w:r>
            <w:r w:rsidR="00B50B24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EUR</w:t>
            </w:r>
          </w:p>
        </w:tc>
      </w:tr>
      <w:tr w:rsidR="00B60EDB" w:rsidRPr="00203674" w14:paraId="1AFFA862" w14:textId="77777777" w:rsidTr="00B60ED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E29FCD" w14:textId="77777777" w:rsidR="00B60EDB" w:rsidRDefault="00B60EDB" w:rsidP="00D25483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19347F" w14:textId="77777777" w:rsidR="00B60EDB" w:rsidRDefault="00B60EDB" w:rsidP="00F35AFA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80F6A" w:rsidRPr="00203674" w14:paraId="0FD2A116" w14:textId="77777777" w:rsidTr="00A4606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A6522" w14:textId="594D3487" w:rsidR="00180F6A" w:rsidRPr="00EC21D4" w:rsidRDefault="00411F53" w:rsidP="00D25483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2</w:t>
            </w:r>
            <w:r w:rsidR="00180F6A" w:rsidRPr="00EC21D4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.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2</w:t>
            </w:r>
            <w:r w:rsidR="00180F6A" w:rsidRPr="00EC21D4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 </w:t>
            </w:r>
            <w:r w:rsidR="00732E15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Eingabestift mit mehreren Druckstufen</w:t>
            </w:r>
            <w:r w:rsidR="00877660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 </w:t>
            </w:r>
            <w:r w:rsidR="00B24CB1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–</w:t>
            </w:r>
            <w:r w:rsidR="00877660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 Einzelpreis</w:t>
            </w:r>
            <w:r w:rsidR="00B24CB1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 (netto)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ACB27" w14:textId="0B6E3374" w:rsidR="00180F6A" w:rsidRPr="00EC21D4" w:rsidRDefault="00000000" w:rsidP="00F35AFA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-738246619"/>
                <w:placeholder>
                  <w:docPart w:val="225A91C05FFC4A9AA78EFF1F555EA8E6"/>
                </w:placeholder>
              </w:sdtPr>
              <w:sdtContent>
                <w:r w:rsidR="0008438C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08438C" w:rsidRPr="000D4768">
              <w:t xml:space="preserve"> </w:t>
            </w:r>
            <w:r w:rsidR="00670B39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EUR</w:t>
            </w:r>
          </w:p>
        </w:tc>
      </w:tr>
      <w:tr w:rsidR="00B50B24" w:rsidRPr="00203674" w14:paraId="08E77675" w14:textId="77777777" w:rsidTr="00A4606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AD60E" w14:textId="576A3290" w:rsidR="00B50B24" w:rsidRDefault="00B50B24" w:rsidP="00D25483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2.2.1 Umsatzsteuersatz </w:t>
            </w: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417983350"/>
                <w:placeholder>
                  <w:docPart w:val="E1F98A73CFA748799318CEB32185B38F"/>
                </w:placeholder>
              </w:sdtPr>
              <w:sdtContent>
                <w:r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Pr="000D4768"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%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2A743" w14:textId="4FBF1C9F" w:rsidR="00B50B24" w:rsidRDefault="00000000" w:rsidP="00F35AFA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443808686"/>
                <w:placeholder>
                  <w:docPart w:val="51E50B3188A24A5FB1FAF27C4A01FDD1"/>
                </w:placeholder>
              </w:sdtPr>
              <w:sdtContent>
                <w:r w:rsidR="00B50B24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B50B24" w:rsidRPr="000D4768">
              <w:t xml:space="preserve"> </w:t>
            </w:r>
            <w:r w:rsidR="00B50B24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EUR</w:t>
            </w:r>
          </w:p>
        </w:tc>
      </w:tr>
      <w:tr w:rsidR="00B50B24" w:rsidRPr="00203674" w14:paraId="37D80A1F" w14:textId="77777777" w:rsidTr="00A4606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38EE9" w14:textId="6CA0EBD8" w:rsidR="00B50B24" w:rsidRDefault="00B50B24" w:rsidP="00D25483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2.2.2 Eingabestift mit mehreren Druckstufen – Einzelpreis (brutto)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E3DDC" w14:textId="445FBD53" w:rsidR="00B50B24" w:rsidRDefault="00000000" w:rsidP="00F35AFA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1458376567"/>
                <w:placeholder>
                  <w:docPart w:val="25CFD3509A384F9C9E4F0C74FBA8F7F1"/>
                </w:placeholder>
              </w:sdtPr>
              <w:sdtContent>
                <w:r w:rsidR="00B50B24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B50B24" w:rsidRPr="000D4768">
              <w:t xml:space="preserve"> </w:t>
            </w:r>
            <w:r w:rsidR="00B50B24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EUR</w:t>
            </w:r>
          </w:p>
        </w:tc>
      </w:tr>
      <w:tr w:rsidR="00B60EDB" w:rsidRPr="00203674" w14:paraId="6296B4F6" w14:textId="77777777" w:rsidTr="00B60ED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585A5F" w14:textId="77777777" w:rsidR="00B60EDB" w:rsidRDefault="00B60EDB" w:rsidP="00877660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8FA416" w14:textId="77777777" w:rsidR="00B60EDB" w:rsidRDefault="00B60EDB" w:rsidP="00877660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77660" w:rsidRPr="00203674" w14:paraId="34781551" w14:textId="77777777" w:rsidTr="00A4606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EDD8" w14:textId="49F8B315" w:rsidR="00877660" w:rsidRDefault="00411F53" w:rsidP="00877660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2</w:t>
            </w:r>
            <w:r w:rsidR="00877660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.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3</w:t>
            </w:r>
            <w:r w:rsidR="00877660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 Schutzhüllen mit Tastatur inkl. Touchpad </w:t>
            </w:r>
            <w:r w:rsidR="00B24CB1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–</w:t>
            </w:r>
            <w:r w:rsidR="00877660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 Einzelpreis</w:t>
            </w:r>
            <w:r w:rsidR="00B24CB1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 (netto)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ECE" w14:textId="40F0F569" w:rsidR="00877660" w:rsidRDefault="00000000" w:rsidP="00877660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2122650997"/>
                <w:placeholder>
                  <w:docPart w:val="93082DB4260148BB9A95E473B58F2A9E"/>
                </w:placeholder>
              </w:sdtPr>
              <w:sdtContent>
                <w:r w:rsidR="00877660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877660" w:rsidRPr="000D4768">
              <w:t xml:space="preserve"> </w:t>
            </w:r>
            <w:r w:rsidR="00877660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EUR</w:t>
            </w:r>
          </w:p>
        </w:tc>
      </w:tr>
      <w:tr w:rsidR="00B50B24" w:rsidRPr="00203674" w14:paraId="0ACCD2F4" w14:textId="77777777" w:rsidTr="00A4606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CFA26" w14:textId="483CFEF5" w:rsidR="00B50B24" w:rsidRDefault="00B50B24" w:rsidP="00877660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2.</w:t>
            </w:r>
            <w:r w:rsidR="00B60EDB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3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.1 Umsatzsteuersatz </w:t>
            </w: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-191458892"/>
                <w:placeholder>
                  <w:docPart w:val="2EBC37A5E4BF47F2815D1AB49AD5FF2A"/>
                </w:placeholder>
              </w:sdtPr>
              <w:sdtContent>
                <w:r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Pr="000D4768"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%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53988" w14:textId="213E1DBB" w:rsidR="00B50B24" w:rsidRDefault="00000000" w:rsidP="00877660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1931541526"/>
                <w:placeholder>
                  <w:docPart w:val="B359894A56AF4D4694751A2CDABDB480"/>
                </w:placeholder>
              </w:sdtPr>
              <w:sdtContent>
                <w:r w:rsidR="00B50B24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B50B24" w:rsidRPr="000D4768">
              <w:t xml:space="preserve"> </w:t>
            </w:r>
            <w:r w:rsidR="00B50B24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EUR</w:t>
            </w:r>
          </w:p>
        </w:tc>
      </w:tr>
      <w:tr w:rsidR="00B50B24" w:rsidRPr="00203674" w14:paraId="6FB346B0" w14:textId="77777777" w:rsidTr="00A4606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DA5B4" w14:textId="3127DDA9" w:rsidR="00B50B24" w:rsidRDefault="00B50B24" w:rsidP="00877660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2.3</w:t>
            </w:r>
            <w:r w:rsidR="00B60EDB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.2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 Schutzhüllen mit Tastatur inkl. Touchpad – Einzelpreis (brutto)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A9998" w14:textId="4AE8E6CB" w:rsidR="00B50B24" w:rsidRDefault="00000000" w:rsidP="00877660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1289556719"/>
                <w:placeholder>
                  <w:docPart w:val="E88D98AE3A08434980096413242A6191"/>
                </w:placeholder>
              </w:sdtPr>
              <w:sdtContent>
                <w:r w:rsidR="00B50B24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B50B24" w:rsidRPr="000D4768">
              <w:t xml:space="preserve"> </w:t>
            </w:r>
            <w:r w:rsidR="00B50B24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EUR</w:t>
            </w:r>
          </w:p>
        </w:tc>
      </w:tr>
      <w:tr w:rsidR="00B60EDB" w:rsidRPr="00EC21D4" w14:paraId="266A4450" w14:textId="77777777" w:rsidTr="00B60ED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863114" w14:textId="77777777" w:rsidR="00B60EDB" w:rsidRDefault="00B60EDB" w:rsidP="00513A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1597B9" w14:textId="77777777" w:rsidR="00B60EDB" w:rsidRDefault="00B60EDB" w:rsidP="00513A4B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A5554" w:rsidRPr="00EC21D4" w14:paraId="208DC3BB" w14:textId="77777777" w:rsidTr="00513A4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A13AFBF" w14:textId="09F1277E" w:rsidR="007A5554" w:rsidRPr="00EC21D4" w:rsidRDefault="00411F53" w:rsidP="00513A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>3</w:t>
            </w:r>
            <w:r w:rsidR="007A555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 xml:space="preserve"> </w:t>
            </w:r>
            <w:r w:rsidR="007A5554" w:rsidRPr="00EC21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>Gesamtkosten</w:t>
            </w:r>
            <w:r w:rsidR="00B50B2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 xml:space="preserve"> Einzelgeräte und Zubehör</w:t>
            </w:r>
            <w:r w:rsidR="007A555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 xml:space="preserve"> (netto)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049F6CC" w14:textId="77777777" w:rsidR="007A5554" w:rsidRPr="00EC21D4" w:rsidRDefault="00000000" w:rsidP="00513A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-1654513096"/>
                <w:placeholder>
                  <w:docPart w:val="1AA5B0BA3C484F6ABAB7CFA5F420F4DE"/>
                </w:placeholder>
              </w:sdtPr>
              <w:sdtContent>
                <w:r w:rsidR="007A5554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7A5554" w:rsidRPr="000D4768">
              <w:t xml:space="preserve"> </w:t>
            </w:r>
            <w:r w:rsidR="007A555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>EUR</w:t>
            </w:r>
          </w:p>
        </w:tc>
      </w:tr>
      <w:tr w:rsidR="007A5554" w:rsidRPr="00203674" w14:paraId="7470BC49" w14:textId="77777777" w:rsidTr="00A4606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95BABCB" w14:textId="7235CA58" w:rsidR="007A5554" w:rsidRPr="00105E71" w:rsidRDefault="00411F53" w:rsidP="007A555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  <w:t>3.1</w:t>
            </w:r>
            <w:r w:rsidR="007A5554"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  <w:t xml:space="preserve"> Gesamtkosten </w:t>
            </w:r>
            <w:r w:rsidR="00B50B24"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  <w:t xml:space="preserve">Einzelgeräte und Zubehör </w:t>
            </w:r>
            <w:r w:rsidR="007A5554"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  <w:t>(brutto)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CDA796A" w14:textId="625F01BF" w:rsidR="007A5554" w:rsidRDefault="00000000" w:rsidP="007A5554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450981232"/>
                <w:placeholder>
                  <w:docPart w:val="9AB12FBF4BA547208F2E58C96761835F"/>
                </w:placeholder>
              </w:sdtPr>
              <w:sdtContent>
                <w:r w:rsidR="007A5554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7A5554" w:rsidRPr="000D4768">
              <w:t xml:space="preserve"> </w:t>
            </w:r>
            <w:r w:rsidR="007A555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>EUR</w:t>
            </w:r>
          </w:p>
        </w:tc>
      </w:tr>
      <w:tr w:rsidR="00B60EDB" w:rsidRPr="00203674" w14:paraId="4B4E25BC" w14:textId="77777777" w:rsidTr="00B60ED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9130DA" w14:textId="77777777" w:rsidR="00B60EDB" w:rsidRDefault="00B60EDB" w:rsidP="007A555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0BF8A2" w14:textId="77777777" w:rsidR="00B60EDB" w:rsidRDefault="00B60EDB" w:rsidP="007A5554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50B24" w:rsidRPr="00203674" w14:paraId="0E0DEEBF" w14:textId="77777777" w:rsidTr="00A4606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F9BFADD" w14:textId="7BCD7036" w:rsidR="00B50B24" w:rsidRDefault="00B60EDB" w:rsidP="007A555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  <w:t>4</w:t>
            </w:r>
            <w:r w:rsidR="00B50B24"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  <w:t xml:space="preserve"> Gesamtkosten für 184 Geräte und 184 Zubehör (netto)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DF3D3B6" w14:textId="77E2333B" w:rsidR="00B50B24" w:rsidRDefault="00000000" w:rsidP="007A5554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-1683655857"/>
                <w:placeholder>
                  <w:docPart w:val="3C2DC8ECC61C4C05B9ADFE1A80539ADA"/>
                </w:placeholder>
              </w:sdtPr>
              <w:sdtContent>
                <w:r w:rsidR="00B50B24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B50B24" w:rsidRPr="000D4768">
              <w:t xml:space="preserve"> </w:t>
            </w:r>
            <w:r w:rsidR="00B50B2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>EUR</w:t>
            </w:r>
          </w:p>
        </w:tc>
      </w:tr>
      <w:tr w:rsidR="00B50B24" w:rsidRPr="00203674" w14:paraId="39A75C48" w14:textId="77777777" w:rsidTr="00A4606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7BD2B3E" w14:textId="36B5403E" w:rsidR="00B50B24" w:rsidRDefault="00B60EDB" w:rsidP="007A555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  <w:t>4</w:t>
            </w:r>
            <w:r w:rsidR="00B50B24"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  <w:t>.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  <w:t>1</w:t>
            </w:r>
            <w:r w:rsidR="00B50B24"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  <w:t xml:space="preserve"> Gesamtkosten für 184 Geräte und 184 Zubehör (brutto)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F30AE9B" w14:textId="0B9B0E23" w:rsidR="00B50B24" w:rsidRDefault="00000000" w:rsidP="007A5554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-998725607"/>
                <w:placeholder>
                  <w:docPart w:val="69427917D50B4FE6A53FBF031C5E18CB"/>
                </w:placeholder>
              </w:sdtPr>
              <w:sdtContent>
                <w:r w:rsidR="00B50B24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B50B24" w:rsidRPr="000D4768">
              <w:t xml:space="preserve"> </w:t>
            </w:r>
            <w:r w:rsidR="00B50B2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>EUR</w:t>
            </w:r>
          </w:p>
        </w:tc>
      </w:tr>
      <w:tr w:rsidR="00B60EDB" w:rsidRPr="00203674" w14:paraId="72A92D68" w14:textId="77777777" w:rsidTr="00B60ED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765BC2" w14:textId="77777777" w:rsidR="00B60EDB" w:rsidRDefault="00B60EDB" w:rsidP="007A5554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AAF5ED" w14:textId="77777777" w:rsidR="00B60EDB" w:rsidRDefault="00B60EDB" w:rsidP="007A5554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A5554" w:rsidRPr="00203674" w14:paraId="4000084F" w14:textId="77777777" w:rsidTr="00A4606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FDF5B" w14:textId="3FFEB61B" w:rsidR="007A5554" w:rsidRPr="00105E71" w:rsidRDefault="00B60EDB" w:rsidP="007A5554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5</w:t>
            </w:r>
            <w:r w:rsidR="007A5554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 </w:t>
            </w:r>
            <w:r w:rsidR="007A5554" w:rsidRPr="00105E71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G</w:t>
            </w:r>
            <w:r w:rsidR="007A5554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ewährleistungse</w:t>
            </w:r>
            <w:r w:rsidR="007A5554" w:rsidRPr="00105E71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rweiterung auf vier Jahre </w:t>
            </w:r>
            <w:r w:rsidR="007A5554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(optional), (netto) 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8995A" w14:textId="41351BA8" w:rsidR="007A5554" w:rsidRDefault="00000000" w:rsidP="007A5554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-2047981281"/>
                <w:placeholder>
                  <w:docPart w:val="AC10D81AEF77480BBDBEE684D5C3B5F3"/>
                </w:placeholder>
              </w:sdtPr>
              <w:sdtContent>
                <w:r w:rsidR="007A5554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7A5554" w:rsidRPr="000D4768">
              <w:t xml:space="preserve"> </w:t>
            </w:r>
            <w:r w:rsidR="007A5554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EUR</w:t>
            </w:r>
          </w:p>
        </w:tc>
      </w:tr>
      <w:tr w:rsidR="007A5554" w:rsidRPr="00203674" w14:paraId="72853FB1" w14:textId="77777777" w:rsidTr="00A4606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E6472" w14:textId="04E74868" w:rsidR="007A5554" w:rsidRDefault="00B60EDB" w:rsidP="007A5554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5</w:t>
            </w:r>
            <w:r w:rsidR="007A5554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.1 </w:t>
            </w:r>
            <w:r w:rsidR="007A5554" w:rsidRPr="00105E71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G</w:t>
            </w:r>
            <w:r w:rsidR="007A5554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ewährleistungse</w:t>
            </w:r>
            <w:r w:rsidR="007A5554" w:rsidRPr="00105E71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rweiterung auf vier Jahre </w:t>
            </w:r>
            <w:r w:rsidR="007A5554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(optional), (brutto)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06C3C" w14:textId="072705CC" w:rsidR="007A5554" w:rsidRDefault="00000000" w:rsidP="007A5554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-338311649"/>
                <w:placeholder>
                  <w:docPart w:val="1D341B04C6844BF1A911DF68D75E048E"/>
                </w:placeholder>
              </w:sdtPr>
              <w:sdtContent>
                <w:r w:rsidR="007A5554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7A5554" w:rsidRPr="000D4768">
              <w:t xml:space="preserve"> </w:t>
            </w:r>
            <w:r w:rsidR="007A5554" w:rsidRPr="00670B39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EUR</w:t>
            </w:r>
          </w:p>
        </w:tc>
      </w:tr>
      <w:bookmarkEnd w:id="0"/>
    </w:tbl>
    <w:p w14:paraId="4F58406B" w14:textId="77777777" w:rsidR="0074769F" w:rsidRDefault="0074769F" w:rsidP="0070574E">
      <w:pPr>
        <w:spacing w:after="240"/>
      </w:pPr>
    </w:p>
    <w:p w14:paraId="07AC3A3E" w14:textId="2AF94C99" w:rsidR="0008438C" w:rsidRDefault="0008438C">
      <w:pPr>
        <w:spacing w:after="0" w:line="240" w:lineRule="auto"/>
      </w:pPr>
      <w:r>
        <w:br w:type="page"/>
      </w:r>
    </w:p>
    <w:p w14:paraId="6B82D2C5" w14:textId="77777777" w:rsidR="007A5554" w:rsidRDefault="007A5554">
      <w:pPr>
        <w:spacing w:after="0" w:line="240" w:lineRule="auto"/>
      </w:pPr>
    </w:p>
    <w:tbl>
      <w:tblPr>
        <w:tblW w:w="8804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51"/>
        <w:gridCol w:w="3353"/>
      </w:tblGrid>
      <w:tr w:rsidR="007A5554" w:rsidRPr="00D15AD8" w14:paraId="32753CA9" w14:textId="77777777" w:rsidTr="00513A4B">
        <w:trPr>
          <w:trHeight w:val="390"/>
        </w:trPr>
        <w:tc>
          <w:tcPr>
            <w:tcW w:w="54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B2384AC" w14:textId="77777777" w:rsidR="007A5554" w:rsidRPr="00D1654A" w:rsidRDefault="007A5554" w:rsidP="00513A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8080"/>
                <w:sz w:val="20"/>
                <w:szCs w:val="20"/>
                <w:lang w:eastAsia="de-DE"/>
              </w:rPr>
            </w:pPr>
            <w:r w:rsidRPr="00D1654A">
              <w:rPr>
                <w:sz w:val="20"/>
                <w:szCs w:val="20"/>
              </w:rPr>
              <w:br w:type="page"/>
            </w:r>
            <w:r w:rsidRPr="00D1654A"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  <w:t xml:space="preserve">Kalkulation </w:t>
            </w:r>
          </w:p>
        </w:tc>
        <w:tc>
          <w:tcPr>
            <w:tcW w:w="33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CA5748E" w14:textId="77777777" w:rsidR="007A5554" w:rsidRPr="00D1654A" w:rsidRDefault="007A5554" w:rsidP="00513A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  <w:t>Los 2</w:t>
            </w:r>
          </w:p>
        </w:tc>
      </w:tr>
      <w:tr w:rsidR="007A5554" w:rsidRPr="00EC75B8" w14:paraId="43AB1701" w14:textId="77777777" w:rsidTr="00513A4B">
        <w:trPr>
          <w:trHeight w:val="170"/>
        </w:trPr>
        <w:tc>
          <w:tcPr>
            <w:tcW w:w="5451" w:type="dxa"/>
            <w:tcBorders>
              <w:top w:val="single" w:sz="18" w:space="0" w:color="auto"/>
              <w:bottom w:val="single" w:sz="4" w:space="0" w:color="auto"/>
            </w:tcBorders>
            <w:noWrap/>
            <w:vAlign w:val="center"/>
          </w:tcPr>
          <w:p w14:paraId="56A4E766" w14:textId="77777777" w:rsidR="007A5554" w:rsidRDefault="007A5554" w:rsidP="00513A4B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de-DE"/>
              </w:rPr>
            </w:pPr>
          </w:p>
        </w:tc>
        <w:tc>
          <w:tcPr>
            <w:tcW w:w="3353" w:type="dxa"/>
            <w:tcBorders>
              <w:top w:val="single" w:sz="18" w:space="0" w:color="auto"/>
              <w:bottom w:val="single" w:sz="4" w:space="0" w:color="auto"/>
            </w:tcBorders>
            <w:noWrap/>
            <w:vAlign w:val="center"/>
          </w:tcPr>
          <w:p w14:paraId="0F4E2340" w14:textId="77777777" w:rsidR="007A5554" w:rsidRDefault="007A5554" w:rsidP="00513A4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7A5554" w:rsidRPr="00203674" w14:paraId="7942B2DC" w14:textId="77777777" w:rsidTr="00513A4B">
        <w:trPr>
          <w:trHeight w:val="330"/>
        </w:trPr>
        <w:tc>
          <w:tcPr>
            <w:tcW w:w="8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59E6984" w14:textId="45F94E63" w:rsidR="007A5554" w:rsidRPr="00EC21D4" w:rsidRDefault="007A5554" w:rsidP="00513A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Lehrerdienstgeräte</w:t>
            </w:r>
          </w:p>
        </w:tc>
      </w:tr>
      <w:tr w:rsidR="007A5554" w:rsidRPr="00203674" w14:paraId="4FCF5FA1" w14:textId="77777777" w:rsidTr="00513A4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ED48DD2" w14:textId="0D95CB34" w:rsidR="007A5554" w:rsidRPr="00EC21D4" w:rsidRDefault="007A5554" w:rsidP="00513A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</w:pPr>
            <w:r w:rsidRPr="00EC21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 xml:space="preserve">1 </w:t>
            </w:r>
            <w:r w:rsidR="006E19B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>Preise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 xml:space="preserve"> – Geräte 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B517A59" w14:textId="77777777" w:rsidR="007A5554" w:rsidRPr="00EC21D4" w:rsidRDefault="007A5554" w:rsidP="00513A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</w:pPr>
          </w:p>
        </w:tc>
      </w:tr>
      <w:tr w:rsidR="007A5554" w:rsidRPr="00203674" w14:paraId="6CC4B8FB" w14:textId="77777777" w:rsidTr="00513A4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47F46" w14:textId="08CB2908" w:rsidR="007A5554" w:rsidRPr="00EC21D4" w:rsidRDefault="007A5554" w:rsidP="00513A4B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r w:rsidRPr="00EC21D4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1.1 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iPad Air M3, 11 Zoll, 256 GB – Einzelpreis (netto)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8DD4" w14:textId="77777777" w:rsidR="007A5554" w:rsidRPr="00EC21D4" w:rsidRDefault="00000000" w:rsidP="00513A4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1297184262"/>
                <w:placeholder>
                  <w:docPart w:val="C0EA7F42B4B34C9D89402B507F7C3DAC"/>
                </w:placeholder>
              </w:sdtPr>
              <w:sdtContent>
                <w:r w:rsidR="007A5554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7A5554" w:rsidRPr="000D4768">
              <w:t xml:space="preserve"> </w:t>
            </w:r>
            <w:r w:rsidR="007A5554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EUR</w:t>
            </w:r>
          </w:p>
        </w:tc>
      </w:tr>
      <w:tr w:rsidR="00B60EDB" w:rsidRPr="00203674" w14:paraId="1D5E3715" w14:textId="77777777" w:rsidTr="00513A4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1F97383" w14:textId="161EE9C6" w:rsidR="00B60EDB" w:rsidRPr="00732E15" w:rsidRDefault="00B60EDB" w:rsidP="00B60EDB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1.1.1 Umsatzsteuersatz </w:t>
            </w: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1957674938"/>
                <w:placeholder>
                  <w:docPart w:val="FA7CAF72432F42EBB3E0DE4240E8D558"/>
                </w:placeholder>
              </w:sdtPr>
              <w:sdtContent>
                <w:r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Pr="000D4768"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%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9D14C04" w14:textId="361E4B4F" w:rsidR="00B60EDB" w:rsidRPr="00EC21D4" w:rsidRDefault="00000000" w:rsidP="006E19B7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-1514066924"/>
                <w:placeholder>
                  <w:docPart w:val="30630F9392CC4C68882E792259BB7237"/>
                </w:placeholder>
              </w:sdtPr>
              <w:sdtContent>
                <w:r w:rsidR="00B60EDB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B60EDB">
              <w:rPr>
                <w:rFonts w:ascii="Arial" w:hAnsi="Arial" w:cs="Arial"/>
                <w:b/>
                <w:sz w:val="18"/>
                <w:szCs w:val="18"/>
              </w:rPr>
              <w:t xml:space="preserve">EUR </w:t>
            </w:r>
          </w:p>
        </w:tc>
      </w:tr>
      <w:tr w:rsidR="00B60EDB" w:rsidRPr="00203674" w14:paraId="5B117BBC" w14:textId="77777777" w:rsidTr="00513A4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3DD3F" w14:textId="7A2ABB0D" w:rsidR="00B60EDB" w:rsidRPr="00EC21D4" w:rsidRDefault="00B60EDB" w:rsidP="00B60EDB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1.1.2 iPad Air M3, 1</w:t>
            </w:r>
            <w:r w:rsidR="00BB3FEB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1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 Zoll, </w:t>
            </w:r>
            <w:r w:rsidR="00BB3FEB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256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 GB – Einzelpreis (brutto)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B91B3" w14:textId="1522928C" w:rsidR="00B60EDB" w:rsidRPr="00EC21D4" w:rsidRDefault="00000000" w:rsidP="00B60ED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1565149041"/>
                <w:placeholder>
                  <w:docPart w:val="3DC67DE0053C4CD096897A5560D57612"/>
                </w:placeholder>
              </w:sdtPr>
              <w:sdtContent>
                <w:r w:rsidR="00B60EDB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B60EDB">
              <w:rPr>
                <w:rFonts w:ascii="Arial" w:hAnsi="Arial" w:cs="Arial"/>
                <w:b/>
                <w:sz w:val="18"/>
                <w:szCs w:val="18"/>
              </w:rPr>
              <w:t>EUR</w:t>
            </w:r>
          </w:p>
        </w:tc>
      </w:tr>
      <w:tr w:rsidR="00BB3FEB" w:rsidRPr="00203674" w14:paraId="237FB883" w14:textId="77777777" w:rsidTr="00BB3FE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3E79B3" w14:textId="77777777" w:rsidR="00BB3FEB" w:rsidRDefault="00BB3FEB" w:rsidP="00B60EDB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CF79C8" w14:textId="77777777" w:rsidR="00BB3FEB" w:rsidRPr="00EC21D4" w:rsidRDefault="00BB3FEB" w:rsidP="00B60ED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</w:p>
        </w:tc>
      </w:tr>
      <w:tr w:rsidR="00B60EDB" w:rsidRPr="00203674" w14:paraId="66B7727A" w14:textId="77777777" w:rsidTr="00513A4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4B0F1" w14:textId="0D234068" w:rsidR="00B60EDB" w:rsidRPr="00EC21D4" w:rsidRDefault="00B60EDB" w:rsidP="00B60EDB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  <w:t xml:space="preserve">2 Preise – </w:t>
            </w:r>
            <w:r w:rsidRPr="00732E15"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  <w:t>Zubehör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4D8A1" w14:textId="1C6A8A75" w:rsidR="00B60EDB" w:rsidRPr="00EC21D4" w:rsidRDefault="00B60EDB" w:rsidP="00B60ED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</w:p>
        </w:tc>
      </w:tr>
      <w:tr w:rsidR="00B60EDB" w:rsidRPr="00203674" w14:paraId="5AE8B7A5" w14:textId="77777777" w:rsidTr="00513A4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F91EE" w14:textId="6374A9F1" w:rsidR="00B60EDB" w:rsidRDefault="00B60EDB" w:rsidP="00B60EDB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2</w:t>
            </w:r>
            <w:r w:rsidRPr="00EC21D4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.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1</w:t>
            </w:r>
            <w:r w:rsidRPr="00EC21D4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Adapter 20W USB-C – Einzelpreis (netto)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E289C" w14:textId="13D5617D" w:rsidR="00B60EDB" w:rsidRDefault="00000000" w:rsidP="00B60EDB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480129527"/>
                <w:placeholder>
                  <w:docPart w:val="4F4BFF0BCCFF439290416D2C3BE41615"/>
                </w:placeholder>
              </w:sdtPr>
              <w:sdtContent>
                <w:r w:rsidR="00B60EDB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B60EDB" w:rsidRPr="000D4768">
              <w:t xml:space="preserve"> </w:t>
            </w:r>
            <w:r w:rsidR="00B60EDB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EUR</w:t>
            </w:r>
          </w:p>
        </w:tc>
      </w:tr>
      <w:tr w:rsidR="00B60EDB" w:rsidRPr="00EC21D4" w14:paraId="0C6EF2C3" w14:textId="77777777" w:rsidTr="00513A4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CDA2004" w14:textId="048BD3E0" w:rsidR="00B60EDB" w:rsidRPr="00EC21D4" w:rsidRDefault="00B60EDB" w:rsidP="00B60E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2.1.1 Umsatzsteuersatz </w:t>
            </w: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385159970"/>
                <w:placeholder>
                  <w:docPart w:val="D327F0624C684B48B2793FAE69647640"/>
                </w:placeholder>
              </w:sdtPr>
              <w:sdtContent>
                <w:r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Pr="000D4768"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%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70B0295" w14:textId="7C320F63" w:rsidR="00B60EDB" w:rsidRPr="00EC21D4" w:rsidRDefault="00000000" w:rsidP="00B60ED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1389847432"/>
                <w:placeholder>
                  <w:docPart w:val="7C307FB052D749CFB29D97BB8AC918BB"/>
                </w:placeholder>
              </w:sdtPr>
              <w:sdtContent>
                <w:r w:rsidR="00B60EDB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B60EDB" w:rsidRPr="000D4768">
              <w:t xml:space="preserve"> </w:t>
            </w:r>
            <w:r w:rsidR="00B60EDB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EUR</w:t>
            </w:r>
          </w:p>
        </w:tc>
      </w:tr>
      <w:tr w:rsidR="00B60EDB" w:rsidRPr="00203674" w14:paraId="65E6A0A4" w14:textId="77777777" w:rsidTr="00513A4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763D425" w14:textId="328674BB" w:rsidR="00B60EDB" w:rsidRPr="00105E71" w:rsidRDefault="00B60EDB" w:rsidP="00B60EDB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2.1.2 Adapter 20W USB-C – Einzelpreis (brutto)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BCE56D9" w14:textId="033ECC88" w:rsidR="00B60EDB" w:rsidRDefault="00000000" w:rsidP="00B60EDB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-1026481421"/>
                <w:placeholder>
                  <w:docPart w:val="B413A44BFD02493FB40FF90641338EF1"/>
                </w:placeholder>
              </w:sdtPr>
              <w:sdtContent>
                <w:r w:rsidR="00B60EDB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B60EDB" w:rsidRPr="000D4768">
              <w:t xml:space="preserve"> </w:t>
            </w:r>
            <w:r w:rsidR="00B60EDB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EUR</w:t>
            </w:r>
          </w:p>
        </w:tc>
      </w:tr>
      <w:tr w:rsidR="00B60EDB" w:rsidRPr="00203674" w14:paraId="5EA545B4" w14:textId="77777777" w:rsidTr="00B60ED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AD9D4D" w14:textId="702FCF5A" w:rsidR="00B60EDB" w:rsidRPr="00105E71" w:rsidRDefault="00B60EDB" w:rsidP="00B60EDB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787821" w14:textId="75329405" w:rsidR="00B60EDB" w:rsidRDefault="00B60EDB" w:rsidP="00B60EDB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60EDB" w:rsidRPr="00203674" w14:paraId="6F4BDD3A" w14:textId="77777777" w:rsidTr="00513A4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001AE" w14:textId="42C87714" w:rsidR="00B60EDB" w:rsidRDefault="00B60EDB" w:rsidP="00B60EDB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2</w:t>
            </w:r>
            <w:r w:rsidRPr="00EC21D4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.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2</w:t>
            </w:r>
            <w:r w:rsidRPr="00EC21D4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Eingabestift mit mehreren Druckstufen – Einzelpreis (netto)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D2A48" w14:textId="0315384D" w:rsidR="00B60EDB" w:rsidRDefault="00000000" w:rsidP="00B60EDB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28777141"/>
                <w:placeholder>
                  <w:docPart w:val="362CEE9C0E9A4E14B0C6C7041112351C"/>
                </w:placeholder>
              </w:sdtPr>
              <w:sdtContent>
                <w:r w:rsidR="00B60EDB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B60EDB" w:rsidRPr="000D4768">
              <w:t xml:space="preserve"> </w:t>
            </w:r>
            <w:r w:rsidR="00B60EDB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EUR</w:t>
            </w:r>
          </w:p>
        </w:tc>
      </w:tr>
      <w:tr w:rsidR="00B60EDB" w:rsidRPr="00203674" w14:paraId="20F3760C" w14:textId="77777777" w:rsidTr="00513A4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28CB3" w14:textId="3704622F" w:rsidR="00B60EDB" w:rsidRDefault="00B60EDB" w:rsidP="00B60EDB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2.2.1 Umsatzsteuersatz </w:t>
            </w: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-725676885"/>
                <w:placeholder>
                  <w:docPart w:val="5A8537E5365B46578172A71168F567FF"/>
                </w:placeholder>
              </w:sdtPr>
              <w:sdtContent>
                <w:r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Pr="000D4768"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%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C8DA9" w14:textId="02E9CF56" w:rsidR="00B60EDB" w:rsidRPr="000D4768" w:rsidRDefault="00000000" w:rsidP="00B60EDB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shd w:val="clear" w:color="auto" w:fill="BFBFBF" w:themeFill="background1" w:themeFillShade="BF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1150486020"/>
                <w:placeholder>
                  <w:docPart w:val="917B9F6A2FD74F309E20ABC4D297F1F6"/>
                </w:placeholder>
              </w:sdtPr>
              <w:sdtContent>
                <w:r w:rsidR="00B60EDB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B60EDB" w:rsidRPr="000D4768">
              <w:t xml:space="preserve"> </w:t>
            </w:r>
            <w:r w:rsidR="00B60EDB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EUR</w:t>
            </w:r>
          </w:p>
        </w:tc>
      </w:tr>
      <w:tr w:rsidR="00B60EDB" w:rsidRPr="00203674" w14:paraId="210CFF57" w14:textId="77777777" w:rsidTr="00513A4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C3CA3" w14:textId="0AAC6A5A" w:rsidR="00B60EDB" w:rsidRDefault="00B60EDB" w:rsidP="00B60EDB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2.2.2 Eingabestift mit mehreren Druckstufen – Einzelpreis (brutto)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F0B30" w14:textId="1378A596" w:rsidR="00B60EDB" w:rsidRPr="000D4768" w:rsidRDefault="00000000" w:rsidP="00B60EDB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shd w:val="clear" w:color="auto" w:fill="BFBFBF" w:themeFill="background1" w:themeFillShade="BF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169378424"/>
                <w:placeholder>
                  <w:docPart w:val="5B0E99A924894945B9B498DE4E66A369"/>
                </w:placeholder>
              </w:sdtPr>
              <w:sdtContent>
                <w:r w:rsidR="00B60EDB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B60EDB" w:rsidRPr="000D4768">
              <w:t xml:space="preserve"> </w:t>
            </w:r>
            <w:r w:rsidR="00B60EDB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EUR</w:t>
            </w:r>
          </w:p>
        </w:tc>
      </w:tr>
      <w:tr w:rsidR="00B60EDB" w:rsidRPr="00203674" w14:paraId="65FB19DE" w14:textId="77777777" w:rsidTr="00B60ED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6F76CB" w14:textId="77777777" w:rsidR="00B60EDB" w:rsidRDefault="00B60EDB" w:rsidP="00B60EDB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2D03E3" w14:textId="77777777" w:rsidR="00B60EDB" w:rsidRPr="000D4768" w:rsidRDefault="00B60EDB" w:rsidP="00B60EDB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shd w:val="clear" w:color="auto" w:fill="BFBFBF" w:themeFill="background1" w:themeFillShade="BF"/>
              </w:rPr>
            </w:pPr>
          </w:p>
        </w:tc>
      </w:tr>
      <w:tr w:rsidR="00B60EDB" w:rsidRPr="00203674" w14:paraId="01FA6BA9" w14:textId="77777777" w:rsidTr="00513A4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2431D" w14:textId="7F00D54F" w:rsidR="00B60EDB" w:rsidRDefault="00B60EDB" w:rsidP="00B60EDB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2.3 Schutzhüllen mit Tastatur inkl. Touchpad – Einzelpreis (netto)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59178" w14:textId="5E042A44" w:rsidR="00B60EDB" w:rsidRPr="000D4768" w:rsidRDefault="00000000" w:rsidP="00B60EDB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shd w:val="clear" w:color="auto" w:fill="BFBFBF" w:themeFill="background1" w:themeFillShade="BF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-1692223172"/>
                <w:placeholder>
                  <w:docPart w:val="3723A49BFCF3426081E86ECC1E461494"/>
                </w:placeholder>
              </w:sdtPr>
              <w:sdtContent>
                <w:r w:rsidR="00B60EDB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B60EDB" w:rsidRPr="000D4768">
              <w:t xml:space="preserve"> </w:t>
            </w:r>
            <w:r w:rsidR="00B60EDB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EUR</w:t>
            </w:r>
          </w:p>
        </w:tc>
      </w:tr>
      <w:tr w:rsidR="00B60EDB" w:rsidRPr="00203674" w14:paraId="70EFBC83" w14:textId="77777777" w:rsidTr="00513A4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2D296" w14:textId="381FCE66" w:rsidR="00B60EDB" w:rsidRDefault="00B60EDB" w:rsidP="00B60EDB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2.3.1 Umsatzsteuersatz </w:t>
            </w: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-2039728984"/>
                <w:placeholder>
                  <w:docPart w:val="2BD0A072189140D5B1752C9AAEFB70EC"/>
                </w:placeholder>
              </w:sdtPr>
              <w:sdtContent>
                <w:r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Pr="000D4768"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%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5872E" w14:textId="1C13A079" w:rsidR="00B60EDB" w:rsidRPr="000D4768" w:rsidRDefault="00000000" w:rsidP="00B60EDB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shd w:val="clear" w:color="auto" w:fill="BFBFBF" w:themeFill="background1" w:themeFillShade="BF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1936019333"/>
                <w:placeholder>
                  <w:docPart w:val="0C04622B272C4115AD45DCA7E5A1FBC6"/>
                </w:placeholder>
              </w:sdtPr>
              <w:sdtContent>
                <w:r w:rsidR="00B60EDB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B60EDB" w:rsidRPr="000D4768">
              <w:t xml:space="preserve"> </w:t>
            </w:r>
            <w:r w:rsidR="00B60EDB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EUR</w:t>
            </w:r>
          </w:p>
        </w:tc>
      </w:tr>
      <w:tr w:rsidR="00B60EDB" w:rsidRPr="00203674" w14:paraId="2D61769C" w14:textId="77777777" w:rsidTr="00513A4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D044D" w14:textId="0F101AC3" w:rsidR="00B60EDB" w:rsidRDefault="00B60EDB" w:rsidP="00B60EDB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2.3.2 Schutzhüllen mit Tastatur inkl. Touchpad – Einzelpreis (brutto)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AEB4B" w14:textId="77DF6761" w:rsidR="00B60EDB" w:rsidRPr="000D4768" w:rsidRDefault="00000000" w:rsidP="00B60EDB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shd w:val="clear" w:color="auto" w:fill="BFBFBF" w:themeFill="background1" w:themeFillShade="BF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-149670153"/>
                <w:placeholder>
                  <w:docPart w:val="2C4B55B20CE5479CB735560B9927F2A8"/>
                </w:placeholder>
              </w:sdtPr>
              <w:sdtContent>
                <w:r w:rsidR="00B60EDB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B60EDB" w:rsidRPr="000D4768">
              <w:t xml:space="preserve"> </w:t>
            </w:r>
            <w:r w:rsidR="00B60EDB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EUR</w:t>
            </w:r>
          </w:p>
        </w:tc>
      </w:tr>
      <w:tr w:rsidR="00B60EDB" w:rsidRPr="00203674" w14:paraId="685FF318" w14:textId="77777777" w:rsidTr="00B60ED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1440E5" w14:textId="77777777" w:rsidR="00B60EDB" w:rsidRDefault="00B60EDB" w:rsidP="00B60E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0A620A" w14:textId="77777777" w:rsidR="00B60EDB" w:rsidRDefault="00B60EDB" w:rsidP="00B60EDB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60EDB" w:rsidRPr="00203674" w14:paraId="04654638" w14:textId="77777777" w:rsidTr="00513A4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1CA86" w14:textId="3C43910F" w:rsidR="00B60EDB" w:rsidRDefault="00B60EDB" w:rsidP="00B60EDB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 xml:space="preserve">3 </w:t>
            </w:r>
            <w:r w:rsidRPr="00EC21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>Gesamtkosten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 xml:space="preserve"> Einzelgeräte und Zubehör (netto)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368B8" w14:textId="33CA3E7E" w:rsidR="00B60EDB" w:rsidRPr="000D4768" w:rsidRDefault="00000000" w:rsidP="00B60EDB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shd w:val="clear" w:color="auto" w:fill="BFBFBF" w:themeFill="background1" w:themeFillShade="BF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-443921233"/>
                <w:placeholder>
                  <w:docPart w:val="3704D4BE03444844A377C5BC61A4D071"/>
                </w:placeholder>
              </w:sdtPr>
              <w:sdtContent>
                <w:r w:rsidR="00B60EDB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B60EDB" w:rsidRPr="000D4768">
              <w:t xml:space="preserve"> </w:t>
            </w:r>
            <w:r w:rsidR="00B60ED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>EUR</w:t>
            </w:r>
          </w:p>
        </w:tc>
      </w:tr>
      <w:tr w:rsidR="00B60EDB" w:rsidRPr="00203674" w14:paraId="2AAF2ADD" w14:textId="77777777" w:rsidTr="00513A4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9DE8D" w14:textId="1D0C2CDD" w:rsidR="00B60EDB" w:rsidRDefault="00B60EDB" w:rsidP="00B60E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  <w:t>3.1 Gesamtkosten Einzelgeräte und Zubehör (brutto)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BB943" w14:textId="7721E62F" w:rsidR="00B60EDB" w:rsidRPr="000D4768" w:rsidRDefault="00000000" w:rsidP="00B60EDB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shd w:val="clear" w:color="auto" w:fill="BFBFBF" w:themeFill="background1" w:themeFillShade="BF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976801324"/>
                <w:placeholder>
                  <w:docPart w:val="F3782EBC12CA43BEA1A7DDEA2E28D409"/>
                </w:placeholder>
              </w:sdtPr>
              <w:sdtContent>
                <w:r w:rsidR="00B60EDB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B60EDB" w:rsidRPr="000D4768">
              <w:t xml:space="preserve"> </w:t>
            </w:r>
            <w:r w:rsidR="00B60ED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>EUR</w:t>
            </w:r>
          </w:p>
        </w:tc>
      </w:tr>
      <w:tr w:rsidR="00B60EDB" w:rsidRPr="00203674" w14:paraId="70015A96" w14:textId="77777777" w:rsidTr="00B60ED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D93E78" w14:textId="77777777" w:rsidR="00B60EDB" w:rsidRDefault="00B60EDB" w:rsidP="00B60EDB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3E604E" w14:textId="77777777" w:rsidR="00B60EDB" w:rsidRPr="000D4768" w:rsidRDefault="00B60EDB" w:rsidP="00B60EDB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shd w:val="clear" w:color="auto" w:fill="BFBFBF" w:themeFill="background1" w:themeFillShade="BF"/>
              </w:rPr>
            </w:pPr>
          </w:p>
        </w:tc>
      </w:tr>
      <w:tr w:rsidR="00B60EDB" w:rsidRPr="00203674" w14:paraId="5202FA6C" w14:textId="77777777" w:rsidTr="00513A4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30C1F" w14:textId="1D14A3E3" w:rsidR="00B60EDB" w:rsidRDefault="00B60EDB" w:rsidP="00B60EDB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  <w:t xml:space="preserve">4 Gesamtkosten für </w:t>
            </w:r>
            <w:r w:rsidR="006E19B7"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  <w:t>26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  <w:t xml:space="preserve"> Geräte und </w:t>
            </w:r>
            <w:r w:rsidR="006E19B7"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  <w:t>26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  <w:t xml:space="preserve"> Zubehör (netto)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4CF57" w14:textId="6002A346" w:rsidR="00B60EDB" w:rsidRPr="000D4768" w:rsidRDefault="00000000" w:rsidP="00B60EDB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shd w:val="clear" w:color="auto" w:fill="BFBFBF" w:themeFill="background1" w:themeFillShade="BF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-593470211"/>
                <w:placeholder>
                  <w:docPart w:val="57D7DDF734864D20B7567ADE0B5BCF89"/>
                </w:placeholder>
              </w:sdtPr>
              <w:sdtContent>
                <w:r w:rsidR="00B60EDB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B60EDB" w:rsidRPr="000D4768">
              <w:t xml:space="preserve"> </w:t>
            </w:r>
            <w:r w:rsidR="00B60ED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>EUR</w:t>
            </w:r>
          </w:p>
        </w:tc>
      </w:tr>
      <w:tr w:rsidR="00B60EDB" w:rsidRPr="00203674" w14:paraId="67591BAB" w14:textId="77777777" w:rsidTr="00513A4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2033" w14:textId="16A22E4D" w:rsidR="00B60EDB" w:rsidRDefault="00B60EDB" w:rsidP="00B60EDB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  <w:t xml:space="preserve">4.1 Gesamtkosten für </w:t>
            </w:r>
            <w:r w:rsidR="006E19B7"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  <w:t>26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  <w:t xml:space="preserve"> Geräte und </w:t>
            </w:r>
            <w:r w:rsidR="006E19B7"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  <w:t>26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  <w:t xml:space="preserve"> Zubehör (brutto)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12F88" w14:textId="420F4B24" w:rsidR="00B60EDB" w:rsidRPr="000D4768" w:rsidRDefault="00000000" w:rsidP="00B60EDB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shd w:val="clear" w:color="auto" w:fill="BFBFBF" w:themeFill="background1" w:themeFillShade="BF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-1459564387"/>
                <w:placeholder>
                  <w:docPart w:val="169787B7C81E4AD3AE7FB9C3A9168A8D"/>
                </w:placeholder>
              </w:sdtPr>
              <w:sdtContent>
                <w:r w:rsidR="00B60EDB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B60EDB" w:rsidRPr="000D4768">
              <w:t xml:space="preserve"> </w:t>
            </w:r>
            <w:r w:rsidR="00B60ED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>EUR</w:t>
            </w:r>
          </w:p>
        </w:tc>
      </w:tr>
      <w:tr w:rsidR="00B60EDB" w:rsidRPr="00203674" w14:paraId="4E0665A6" w14:textId="77777777" w:rsidTr="00B60ED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015282" w14:textId="77777777" w:rsidR="00B60EDB" w:rsidRDefault="00B60EDB" w:rsidP="00B60EDB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C6F734" w14:textId="77777777" w:rsidR="00B60EDB" w:rsidRPr="000D4768" w:rsidRDefault="00B60EDB" w:rsidP="00B60EDB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shd w:val="clear" w:color="auto" w:fill="BFBFBF" w:themeFill="background1" w:themeFillShade="BF"/>
              </w:rPr>
            </w:pPr>
          </w:p>
        </w:tc>
      </w:tr>
      <w:tr w:rsidR="00B60EDB" w:rsidRPr="00203674" w14:paraId="2B388EBC" w14:textId="77777777" w:rsidTr="00513A4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4F246" w14:textId="33C89DB6" w:rsidR="00B60EDB" w:rsidRDefault="00B60EDB" w:rsidP="00B60EDB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5 </w:t>
            </w:r>
            <w:r w:rsidRPr="00105E71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G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ewährleistungse</w:t>
            </w:r>
            <w:r w:rsidRPr="00105E71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rweiterung auf vier Jahre 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(optional), (netto) 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F2984" w14:textId="325719AC" w:rsidR="00B60EDB" w:rsidRPr="000D4768" w:rsidRDefault="00000000" w:rsidP="00B60EDB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shd w:val="clear" w:color="auto" w:fill="BFBFBF" w:themeFill="background1" w:themeFillShade="BF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2070841029"/>
                <w:placeholder>
                  <w:docPart w:val="5913280945AF4577A4647A3D83C36D91"/>
                </w:placeholder>
              </w:sdtPr>
              <w:sdtContent>
                <w:r w:rsidR="00B60EDB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B60EDB" w:rsidRPr="000D4768">
              <w:t xml:space="preserve"> </w:t>
            </w:r>
            <w:r w:rsidR="00B60EDB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EUR</w:t>
            </w:r>
          </w:p>
        </w:tc>
      </w:tr>
      <w:tr w:rsidR="00B60EDB" w:rsidRPr="00203674" w14:paraId="7FFED165" w14:textId="77777777" w:rsidTr="00513A4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FFEF8" w14:textId="6DB407F3" w:rsidR="00B60EDB" w:rsidRDefault="00B60EDB" w:rsidP="00B60EDB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5.1 </w:t>
            </w:r>
            <w:r w:rsidRPr="00105E71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G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ewährleistungse</w:t>
            </w:r>
            <w:r w:rsidRPr="00105E71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rweiterung auf vier Jahre 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(optional), (brutto)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531A8" w14:textId="2EA1E3A6" w:rsidR="00B60EDB" w:rsidRPr="000D4768" w:rsidRDefault="00000000" w:rsidP="00B60EDB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shd w:val="clear" w:color="auto" w:fill="BFBFBF" w:themeFill="background1" w:themeFillShade="BF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-1712106767"/>
                <w:placeholder>
                  <w:docPart w:val="10D4B077232046F0AB5357614F4AFCF4"/>
                </w:placeholder>
              </w:sdtPr>
              <w:sdtContent>
                <w:r w:rsidR="00B60EDB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B60EDB" w:rsidRPr="000D4768">
              <w:t xml:space="preserve"> </w:t>
            </w:r>
            <w:r w:rsidR="00B60EDB" w:rsidRPr="00670B39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EUR</w:t>
            </w:r>
          </w:p>
        </w:tc>
      </w:tr>
    </w:tbl>
    <w:p w14:paraId="7829346F" w14:textId="77777777" w:rsidR="007A5554" w:rsidRDefault="007A5554">
      <w:pPr>
        <w:spacing w:after="0" w:line="240" w:lineRule="auto"/>
      </w:pPr>
    </w:p>
    <w:p w14:paraId="689AF2CA" w14:textId="6F6F4A55" w:rsidR="00786D4B" w:rsidRDefault="00786D4B">
      <w:pPr>
        <w:spacing w:after="0" w:line="240" w:lineRule="auto"/>
      </w:pPr>
      <w:r>
        <w:br w:type="page"/>
      </w:r>
    </w:p>
    <w:p w14:paraId="1B83957E" w14:textId="77777777" w:rsidR="007A5554" w:rsidRDefault="007A5554">
      <w:pPr>
        <w:spacing w:after="0" w:line="240" w:lineRule="auto"/>
      </w:pPr>
    </w:p>
    <w:tbl>
      <w:tblPr>
        <w:tblW w:w="8804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51"/>
        <w:gridCol w:w="3353"/>
      </w:tblGrid>
      <w:tr w:rsidR="00786D4B" w:rsidRPr="00D15AD8" w14:paraId="5B81BD2C" w14:textId="77777777" w:rsidTr="00513A4B">
        <w:trPr>
          <w:trHeight w:val="390"/>
        </w:trPr>
        <w:tc>
          <w:tcPr>
            <w:tcW w:w="54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BC4ABE4" w14:textId="77777777" w:rsidR="00786D4B" w:rsidRPr="00D1654A" w:rsidRDefault="00786D4B" w:rsidP="00513A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8080"/>
                <w:sz w:val="20"/>
                <w:szCs w:val="20"/>
                <w:lang w:eastAsia="de-DE"/>
              </w:rPr>
            </w:pPr>
            <w:r w:rsidRPr="00D1654A">
              <w:rPr>
                <w:sz w:val="20"/>
                <w:szCs w:val="20"/>
              </w:rPr>
              <w:br w:type="page"/>
            </w:r>
            <w:r w:rsidRPr="00D1654A"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  <w:t xml:space="preserve">Kalkulation </w:t>
            </w:r>
          </w:p>
        </w:tc>
        <w:tc>
          <w:tcPr>
            <w:tcW w:w="33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3032A7C" w14:textId="09A66704" w:rsidR="00786D4B" w:rsidRPr="00D1654A" w:rsidRDefault="00786D4B" w:rsidP="00513A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  <w:t>Los 3</w:t>
            </w:r>
          </w:p>
        </w:tc>
      </w:tr>
      <w:tr w:rsidR="00786D4B" w:rsidRPr="00EC75B8" w14:paraId="6C29D32D" w14:textId="77777777" w:rsidTr="00513A4B">
        <w:trPr>
          <w:trHeight w:val="170"/>
        </w:trPr>
        <w:tc>
          <w:tcPr>
            <w:tcW w:w="5451" w:type="dxa"/>
            <w:tcBorders>
              <w:top w:val="single" w:sz="18" w:space="0" w:color="auto"/>
              <w:bottom w:val="single" w:sz="4" w:space="0" w:color="auto"/>
            </w:tcBorders>
            <w:noWrap/>
            <w:vAlign w:val="center"/>
          </w:tcPr>
          <w:p w14:paraId="1B433101" w14:textId="77777777" w:rsidR="00786D4B" w:rsidRDefault="00786D4B" w:rsidP="00513A4B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de-DE"/>
              </w:rPr>
            </w:pPr>
          </w:p>
        </w:tc>
        <w:tc>
          <w:tcPr>
            <w:tcW w:w="3353" w:type="dxa"/>
            <w:tcBorders>
              <w:top w:val="single" w:sz="18" w:space="0" w:color="auto"/>
              <w:bottom w:val="single" w:sz="4" w:space="0" w:color="auto"/>
            </w:tcBorders>
            <w:noWrap/>
            <w:vAlign w:val="center"/>
          </w:tcPr>
          <w:p w14:paraId="7BBBBC0A" w14:textId="77777777" w:rsidR="00786D4B" w:rsidRDefault="00786D4B" w:rsidP="00513A4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786D4B" w:rsidRPr="00203674" w14:paraId="17C3FF21" w14:textId="77777777" w:rsidTr="00513A4B">
        <w:trPr>
          <w:trHeight w:val="330"/>
        </w:trPr>
        <w:tc>
          <w:tcPr>
            <w:tcW w:w="8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B9755D1" w14:textId="6A0AF507" w:rsidR="00786D4B" w:rsidRPr="00EC21D4" w:rsidRDefault="00786D4B" w:rsidP="00513A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Lehrerdienstgeräte</w:t>
            </w:r>
          </w:p>
        </w:tc>
      </w:tr>
      <w:tr w:rsidR="00786D4B" w:rsidRPr="00203674" w14:paraId="54459686" w14:textId="77777777" w:rsidTr="00513A4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51F6469" w14:textId="0C1A11FF" w:rsidR="00786D4B" w:rsidRPr="00EC21D4" w:rsidRDefault="00786D4B" w:rsidP="00513A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</w:pPr>
            <w:r w:rsidRPr="00EC21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 xml:space="preserve">1 </w:t>
            </w:r>
            <w:r w:rsidR="006E19B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>Preise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 xml:space="preserve"> – Geräte 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05BFEAA" w14:textId="77777777" w:rsidR="00786D4B" w:rsidRPr="00EC21D4" w:rsidRDefault="00786D4B" w:rsidP="00513A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</w:pPr>
          </w:p>
        </w:tc>
      </w:tr>
      <w:tr w:rsidR="00786D4B" w:rsidRPr="00203674" w14:paraId="196AEB47" w14:textId="77777777" w:rsidTr="00513A4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C798F" w14:textId="7911480D" w:rsidR="00786D4B" w:rsidRPr="00EC21D4" w:rsidRDefault="00786D4B" w:rsidP="00513A4B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r w:rsidRPr="00EC21D4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1.1 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MacBook Neo, 13 Zoll, 256 GB – Einzelpreis (netto)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0257C" w14:textId="77777777" w:rsidR="00786D4B" w:rsidRPr="00EC21D4" w:rsidRDefault="00000000" w:rsidP="00513A4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-2041112684"/>
                <w:placeholder>
                  <w:docPart w:val="569DFE9F4FD54FB2ABEB5480195D5331"/>
                </w:placeholder>
              </w:sdtPr>
              <w:sdtContent>
                <w:r w:rsidR="00786D4B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786D4B" w:rsidRPr="000D4768">
              <w:t xml:space="preserve"> </w:t>
            </w:r>
            <w:r w:rsidR="00786D4B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EUR</w:t>
            </w:r>
          </w:p>
        </w:tc>
      </w:tr>
      <w:tr w:rsidR="006E19B7" w:rsidRPr="00203674" w14:paraId="759591DA" w14:textId="77777777" w:rsidTr="00513A4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5D0C57B" w14:textId="57E6A4DB" w:rsidR="006E19B7" w:rsidRPr="00732E15" w:rsidRDefault="006E19B7" w:rsidP="006E19B7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1.1.1 Umsatzsteuersatz </w:t>
            </w: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-2144331529"/>
                <w:placeholder>
                  <w:docPart w:val="BC1D98E65EB247D59DF75447A1F731C4"/>
                </w:placeholder>
              </w:sdtPr>
              <w:sdtContent>
                <w:r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Pr="000D4768"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%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534CC7D" w14:textId="03717825" w:rsidR="006E19B7" w:rsidRPr="00EC21D4" w:rsidRDefault="00000000" w:rsidP="006E19B7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245923654"/>
                <w:placeholder>
                  <w:docPart w:val="E7A905F91C4343EF91F8AEE6C9B0EBD9"/>
                </w:placeholder>
              </w:sdtPr>
              <w:sdtContent>
                <w:r w:rsidR="006E19B7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6E19B7">
              <w:rPr>
                <w:rFonts w:ascii="Arial" w:hAnsi="Arial" w:cs="Arial"/>
                <w:b/>
                <w:sz w:val="18"/>
                <w:szCs w:val="18"/>
              </w:rPr>
              <w:t>EUR</w:t>
            </w:r>
          </w:p>
        </w:tc>
      </w:tr>
      <w:tr w:rsidR="006E19B7" w:rsidRPr="00203674" w14:paraId="466F4CC3" w14:textId="77777777" w:rsidTr="00513A4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94C1D" w14:textId="7B50796C" w:rsidR="006E19B7" w:rsidRPr="00EC21D4" w:rsidRDefault="006E19B7" w:rsidP="006E19B7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1.1.2 </w:t>
            </w:r>
            <w:r w:rsidRPr="006E19B7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MacBook Neo, 13 Zoll, 256 GB – Einzelpreis 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(brutto)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9A803" w14:textId="5646F72C" w:rsidR="006E19B7" w:rsidRPr="00EC21D4" w:rsidRDefault="00000000" w:rsidP="006E19B7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160204265"/>
                <w:placeholder>
                  <w:docPart w:val="D2A138E79A6E4328A0CE396E26CD9082"/>
                </w:placeholder>
              </w:sdtPr>
              <w:sdtContent>
                <w:r w:rsidR="006E19B7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6E19B7">
              <w:rPr>
                <w:rFonts w:ascii="Arial" w:hAnsi="Arial" w:cs="Arial"/>
                <w:b/>
                <w:sz w:val="18"/>
                <w:szCs w:val="18"/>
              </w:rPr>
              <w:t>EUR</w:t>
            </w:r>
          </w:p>
        </w:tc>
      </w:tr>
      <w:tr w:rsidR="006E19B7" w:rsidRPr="00203674" w14:paraId="715FAE25" w14:textId="77777777" w:rsidTr="006E19B7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E0AE3B" w14:textId="67B7989F" w:rsidR="006E19B7" w:rsidRPr="00EC21D4" w:rsidRDefault="006E19B7" w:rsidP="006E19B7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88DBA8" w14:textId="0966FCAF" w:rsidR="006E19B7" w:rsidRPr="00EC21D4" w:rsidRDefault="006E19B7" w:rsidP="006E19B7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</w:p>
        </w:tc>
      </w:tr>
      <w:tr w:rsidR="006E19B7" w:rsidRPr="00203674" w14:paraId="6189A277" w14:textId="77777777" w:rsidTr="00513A4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8B3C7" w14:textId="2BBEEB1D" w:rsidR="006E19B7" w:rsidRDefault="006E19B7" w:rsidP="006E19B7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  <w:t xml:space="preserve">2 Preise – </w:t>
            </w:r>
            <w:r w:rsidRPr="00732E15"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  <w:t>Zubehör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5E0B1" w14:textId="564E860F" w:rsidR="006E19B7" w:rsidRDefault="006E19B7" w:rsidP="006E19B7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E19B7" w:rsidRPr="00EC21D4" w14:paraId="4F9A0C15" w14:textId="77777777" w:rsidTr="00513A4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82AA9F6" w14:textId="65F01BC2" w:rsidR="006E19B7" w:rsidRPr="00EC21D4" w:rsidRDefault="006E19B7" w:rsidP="006E1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2</w:t>
            </w:r>
            <w:r w:rsidRPr="00EC21D4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.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1</w:t>
            </w:r>
            <w:r w:rsidRPr="00EC21D4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Adapter 20W USB-C – Einzelpreis (netto)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7C73071" w14:textId="2617955B" w:rsidR="006E19B7" w:rsidRPr="00EC21D4" w:rsidRDefault="00000000" w:rsidP="006E19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-1737150475"/>
                <w:placeholder>
                  <w:docPart w:val="280F21D3D6FF4F9E81C0E8B4D08E80EC"/>
                </w:placeholder>
              </w:sdtPr>
              <w:sdtContent>
                <w:r w:rsidR="006E19B7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6E19B7" w:rsidRPr="000D4768">
              <w:t xml:space="preserve"> </w:t>
            </w:r>
            <w:r w:rsidR="006E19B7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EUR</w:t>
            </w:r>
          </w:p>
        </w:tc>
      </w:tr>
      <w:tr w:rsidR="006E19B7" w:rsidRPr="00203674" w14:paraId="404B1ECD" w14:textId="77777777" w:rsidTr="00513A4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3CE61D6" w14:textId="6775DB23" w:rsidR="006E19B7" w:rsidRPr="00105E71" w:rsidRDefault="006E19B7" w:rsidP="006E19B7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2.1.1 Umsatzsteuersatz </w:t>
            </w: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344061214"/>
                <w:placeholder>
                  <w:docPart w:val="434385B6FE714DD3A60AA98A1213079C"/>
                </w:placeholder>
              </w:sdtPr>
              <w:sdtContent>
                <w:r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Pr="000D4768"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%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F8C3145" w14:textId="449F8E0D" w:rsidR="006E19B7" w:rsidRDefault="00000000" w:rsidP="006E19B7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-365290451"/>
                <w:placeholder>
                  <w:docPart w:val="9039A4E1BF9C4B86ABFCA3C783B5903D"/>
                </w:placeholder>
              </w:sdtPr>
              <w:sdtContent>
                <w:r w:rsidR="006E19B7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6E19B7" w:rsidRPr="000D4768">
              <w:t xml:space="preserve"> </w:t>
            </w:r>
            <w:r w:rsidR="006E19B7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EUR</w:t>
            </w:r>
          </w:p>
        </w:tc>
      </w:tr>
      <w:tr w:rsidR="006E19B7" w:rsidRPr="00203674" w14:paraId="58A3CDED" w14:textId="77777777" w:rsidTr="00513A4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96655" w14:textId="00E92639" w:rsidR="006E19B7" w:rsidRPr="00105E71" w:rsidRDefault="006E19B7" w:rsidP="006E19B7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2.1.2 Adapter 20W USB-C – Einzelpreis (brutto)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785C6" w14:textId="489855B7" w:rsidR="006E19B7" w:rsidRDefault="00000000" w:rsidP="006E19B7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1107006127"/>
                <w:placeholder>
                  <w:docPart w:val="772EC37E832B4FDFA6938409C6FFF90F"/>
                </w:placeholder>
              </w:sdtPr>
              <w:sdtContent>
                <w:r w:rsidR="006E19B7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6E19B7" w:rsidRPr="000D4768">
              <w:t xml:space="preserve"> </w:t>
            </w:r>
            <w:r w:rsidR="006E19B7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EUR</w:t>
            </w:r>
          </w:p>
        </w:tc>
      </w:tr>
      <w:tr w:rsidR="006E19B7" w:rsidRPr="00203674" w14:paraId="4C5C5D85" w14:textId="77777777" w:rsidTr="006E19B7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1FE480" w14:textId="28C16087" w:rsidR="006E19B7" w:rsidRDefault="006E19B7" w:rsidP="006E19B7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8DCF74" w14:textId="1DA0D3D7" w:rsidR="006E19B7" w:rsidRDefault="006E19B7" w:rsidP="006E19B7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E19B7" w:rsidRPr="00203674" w14:paraId="1AA7607E" w14:textId="77777777" w:rsidTr="00513A4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26A98" w14:textId="222D8E34" w:rsidR="006E19B7" w:rsidRDefault="006E19B7" w:rsidP="006E19B7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2</w:t>
            </w:r>
            <w:r w:rsidRPr="00EC21D4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.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2</w:t>
            </w:r>
            <w:r w:rsidRPr="00EC21D4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Eingabestift mit mehreren Druckstufen – Einzelpreis (netto)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0277A" w14:textId="48B51EDB" w:rsidR="006E19B7" w:rsidRDefault="00000000" w:rsidP="006E19B7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-1459259660"/>
                <w:placeholder>
                  <w:docPart w:val="4E1C59222BBB4BAC9980DA5802FF5045"/>
                </w:placeholder>
              </w:sdtPr>
              <w:sdtContent>
                <w:r w:rsidR="006E19B7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6E19B7" w:rsidRPr="000D4768">
              <w:t xml:space="preserve"> </w:t>
            </w:r>
            <w:r w:rsidR="006E19B7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EUR</w:t>
            </w:r>
          </w:p>
        </w:tc>
      </w:tr>
      <w:tr w:rsidR="006E19B7" w:rsidRPr="00203674" w14:paraId="1A60AC48" w14:textId="77777777" w:rsidTr="00513A4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8609" w14:textId="09BE1582" w:rsidR="006E19B7" w:rsidRDefault="006E19B7" w:rsidP="006E19B7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2.2.1 Umsatzsteuersatz </w:t>
            </w: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-951162587"/>
                <w:placeholder>
                  <w:docPart w:val="D1E7BBE433D0495AB53C1BE3716AB11F"/>
                </w:placeholder>
              </w:sdtPr>
              <w:sdtContent>
                <w:r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Pr="000D4768"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%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6D545" w14:textId="3F69D56D" w:rsidR="006E19B7" w:rsidRPr="000D4768" w:rsidRDefault="00000000" w:rsidP="006E19B7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shd w:val="clear" w:color="auto" w:fill="BFBFBF" w:themeFill="background1" w:themeFillShade="BF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-32734731"/>
                <w:placeholder>
                  <w:docPart w:val="E285E9DF587F4E2495C6A2145F5A2E67"/>
                </w:placeholder>
              </w:sdtPr>
              <w:sdtContent>
                <w:r w:rsidR="006E19B7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6E19B7" w:rsidRPr="000D4768">
              <w:t xml:space="preserve"> </w:t>
            </w:r>
            <w:r w:rsidR="006E19B7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EUR</w:t>
            </w:r>
          </w:p>
        </w:tc>
      </w:tr>
      <w:tr w:rsidR="006E19B7" w:rsidRPr="00203674" w14:paraId="13E4A5C7" w14:textId="77777777" w:rsidTr="00513A4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F0EE6" w14:textId="45B872A6" w:rsidR="006E19B7" w:rsidRDefault="006E19B7" w:rsidP="006E19B7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2.2.2 Eingabestift mit mehreren Druckstufen – Einzelpreis (brutto)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B5125" w14:textId="50131C5A" w:rsidR="006E19B7" w:rsidRPr="000D4768" w:rsidRDefault="00000000" w:rsidP="006E19B7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shd w:val="clear" w:color="auto" w:fill="BFBFBF" w:themeFill="background1" w:themeFillShade="BF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-51471081"/>
                <w:placeholder>
                  <w:docPart w:val="92814132C8D54062A971EB9689882124"/>
                </w:placeholder>
              </w:sdtPr>
              <w:sdtContent>
                <w:r w:rsidR="006E19B7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6E19B7" w:rsidRPr="000D4768">
              <w:t xml:space="preserve"> </w:t>
            </w:r>
            <w:r w:rsidR="006E19B7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EUR</w:t>
            </w:r>
          </w:p>
        </w:tc>
      </w:tr>
      <w:tr w:rsidR="006E19B7" w:rsidRPr="00203674" w14:paraId="0528E5D4" w14:textId="77777777" w:rsidTr="006E19B7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0B7176" w14:textId="77777777" w:rsidR="006E19B7" w:rsidRDefault="006E19B7" w:rsidP="006E19B7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0C8A78" w14:textId="77777777" w:rsidR="006E19B7" w:rsidRPr="000D4768" w:rsidRDefault="006E19B7" w:rsidP="006E19B7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shd w:val="clear" w:color="auto" w:fill="BFBFBF" w:themeFill="background1" w:themeFillShade="BF"/>
              </w:rPr>
            </w:pPr>
          </w:p>
        </w:tc>
      </w:tr>
      <w:tr w:rsidR="006E19B7" w:rsidRPr="00203674" w14:paraId="20911FC1" w14:textId="77777777" w:rsidTr="00513A4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8291F" w14:textId="7A7BFDC9" w:rsidR="006E19B7" w:rsidRDefault="006E19B7" w:rsidP="006E19B7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2.3 Schutzhüllen mit Tastatur inkl. Touchpad – Einzelpreis (netto)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E459B" w14:textId="01C3FD96" w:rsidR="006E19B7" w:rsidRPr="000D4768" w:rsidRDefault="00000000" w:rsidP="006E19B7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shd w:val="clear" w:color="auto" w:fill="BFBFBF" w:themeFill="background1" w:themeFillShade="BF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-598714101"/>
                <w:placeholder>
                  <w:docPart w:val="9DE33BA5B5C141AE9C68BF5A542AB232"/>
                </w:placeholder>
              </w:sdtPr>
              <w:sdtContent>
                <w:r w:rsidR="006E19B7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6E19B7" w:rsidRPr="000D4768">
              <w:t xml:space="preserve"> </w:t>
            </w:r>
            <w:r w:rsidR="006E19B7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EUR</w:t>
            </w:r>
          </w:p>
        </w:tc>
      </w:tr>
      <w:tr w:rsidR="006E19B7" w:rsidRPr="00203674" w14:paraId="500471F5" w14:textId="77777777" w:rsidTr="00513A4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FDAAC" w14:textId="5594B12C" w:rsidR="006E19B7" w:rsidRDefault="006E19B7" w:rsidP="006E19B7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2.3.1 Umsatzsteuersatz </w:t>
            </w: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1291633086"/>
                <w:placeholder>
                  <w:docPart w:val="724A6AB3634A43A29DDCF8E2090AADA9"/>
                </w:placeholder>
              </w:sdtPr>
              <w:sdtContent>
                <w:r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Pr="000D4768"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%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4E14F" w14:textId="1471963D" w:rsidR="006E19B7" w:rsidRPr="000D4768" w:rsidRDefault="00000000" w:rsidP="006E19B7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shd w:val="clear" w:color="auto" w:fill="BFBFBF" w:themeFill="background1" w:themeFillShade="BF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5794194"/>
                <w:placeholder>
                  <w:docPart w:val="F46EAE90E8DE40CFB0901646594A11C3"/>
                </w:placeholder>
              </w:sdtPr>
              <w:sdtContent>
                <w:r w:rsidR="006E19B7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6E19B7" w:rsidRPr="000D4768">
              <w:t xml:space="preserve"> </w:t>
            </w:r>
            <w:r w:rsidR="006E19B7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EUR</w:t>
            </w:r>
          </w:p>
        </w:tc>
      </w:tr>
      <w:tr w:rsidR="006E19B7" w:rsidRPr="00203674" w14:paraId="503449D4" w14:textId="77777777" w:rsidTr="00513A4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C960A" w14:textId="01011DB7" w:rsidR="006E19B7" w:rsidRDefault="006E19B7" w:rsidP="006E19B7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2.3.2 Schutzhüllen mit Tastatur inkl. Touchpad – Einzelpreis (brutto)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4FF56" w14:textId="22DDA4D6" w:rsidR="006E19B7" w:rsidRPr="000D4768" w:rsidRDefault="00000000" w:rsidP="006E19B7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shd w:val="clear" w:color="auto" w:fill="BFBFBF" w:themeFill="background1" w:themeFillShade="BF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1306892946"/>
                <w:placeholder>
                  <w:docPart w:val="17FA075E11B5480AA6299F2D7BE1C387"/>
                </w:placeholder>
              </w:sdtPr>
              <w:sdtContent>
                <w:r w:rsidR="006E19B7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6E19B7" w:rsidRPr="000D4768">
              <w:t xml:space="preserve"> </w:t>
            </w:r>
            <w:r w:rsidR="006E19B7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EUR</w:t>
            </w:r>
          </w:p>
        </w:tc>
      </w:tr>
      <w:tr w:rsidR="006E19B7" w:rsidRPr="00203674" w14:paraId="6F2A33B4" w14:textId="77777777" w:rsidTr="006E19B7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32CF81" w14:textId="77777777" w:rsidR="006E19B7" w:rsidRDefault="006E19B7" w:rsidP="006E19B7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4F6D8A" w14:textId="77777777" w:rsidR="006E19B7" w:rsidRPr="000D4768" w:rsidRDefault="006E19B7" w:rsidP="006E19B7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shd w:val="clear" w:color="auto" w:fill="BFBFBF" w:themeFill="background1" w:themeFillShade="BF"/>
              </w:rPr>
            </w:pPr>
          </w:p>
        </w:tc>
      </w:tr>
      <w:tr w:rsidR="006E19B7" w:rsidRPr="00203674" w14:paraId="0DAEAE36" w14:textId="77777777" w:rsidTr="00513A4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3BB27" w14:textId="015E170D" w:rsidR="006E19B7" w:rsidRDefault="006E19B7" w:rsidP="006E19B7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 xml:space="preserve">3 </w:t>
            </w:r>
            <w:r w:rsidRPr="00EC21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>Gesamtkosten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 xml:space="preserve"> Einzelgeräte und Zubehör (netto)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FBB3B" w14:textId="17539699" w:rsidR="006E19B7" w:rsidRPr="000D4768" w:rsidRDefault="00000000" w:rsidP="006E19B7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shd w:val="clear" w:color="auto" w:fill="BFBFBF" w:themeFill="background1" w:themeFillShade="BF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833647779"/>
                <w:placeholder>
                  <w:docPart w:val="22A61E3822C1442DA5F0EB7F907F006F"/>
                </w:placeholder>
              </w:sdtPr>
              <w:sdtContent>
                <w:r w:rsidR="006E19B7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6E19B7" w:rsidRPr="000D4768">
              <w:t xml:space="preserve"> </w:t>
            </w:r>
            <w:r w:rsidR="006E19B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>EUR</w:t>
            </w:r>
          </w:p>
        </w:tc>
      </w:tr>
      <w:tr w:rsidR="006E19B7" w:rsidRPr="00203674" w14:paraId="3411068A" w14:textId="77777777" w:rsidTr="00513A4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AA18" w14:textId="0C34B5AD" w:rsidR="006E19B7" w:rsidRDefault="006E19B7" w:rsidP="006E1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  <w:t>3.1 Gesamtkosten Einzelgeräte und Zubehör (brutto)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C2054" w14:textId="5D2A63A5" w:rsidR="006E19B7" w:rsidRPr="000D4768" w:rsidRDefault="00000000" w:rsidP="006E19B7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shd w:val="clear" w:color="auto" w:fill="BFBFBF" w:themeFill="background1" w:themeFillShade="BF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-225296070"/>
                <w:placeholder>
                  <w:docPart w:val="7EBA984195DC439AA85D54B64F45C34C"/>
                </w:placeholder>
              </w:sdtPr>
              <w:sdtContent>
                <w:r w:rsidR="006E19B7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6E19B7" w:rsidRPr="000D4768">
              <w:t xml:space="preserve"> </w:t>
            </w:r>
            <w:r w:rsidR="006E19B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>EUR</w:t>
            </w:r>
          </w:p>
        </w:tc>
      </w:tr>
      <w:tr w:rsidR="006E19B7" w:rsidRPr="00203674" w14:paraId="20697A74" w14:textId="77777777" w:rsidTr="006E19B7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7F9BE2" w14:textId="77777777" w:rsidR="006E19B7" w:rsidRDefault="006E19B7" w:rsidP="006E19B7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8BF601" w14:textId="77777777" w:rsidR="006E19B7" w:rsidRPr="000D4768" w:rsidRDefault="006E19B7" w:rsidP="006E19B7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shd w:val="clear" w:color="auto" w:fill="BFBFBF" w:themeFill="background1" w:themeFillShade="BF"/>
              </w:rPr>
            </w:pPr>
          </w:p>
        </w:tc>
      </w:tr>
      <w:tr w:rsidR="006E19B7" w:rsidRPr="00203674" w14:paraId="1A06E2E0" w14:textId="77777777" w:rsidTr="00513A4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2CF0F" w14:textId="48787993" w:rsidR="006E19B7" w:rsidRDefault="006E19B7" w:rsidP="006E19B7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  <w:t>4 Gesamtkosten für 14 Geräte und 14 Zubehör (netto)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4D42" w14:textId="7EBF7B8C" w:rsidR="006E19B7" w:rsidRPr="000D4768" w:rsidRDefault="00000000" w:rsidP="006E19B7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shd w:val="clear" w:color="auto" w:fill="BFBFBF" w:themeFill="background1" w:themeFillShade="BF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-1661541578"/>
                <w:placeholder>
                  <w:docPart w:val="99B225BB8CDE48FBAED6FC53ED77EF6D"/>
                </w:placeholder>
              </w:sdtPr>
              <w:sdtContent>
                <w:r w:rsidR="006E19B7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6E19B7" w:rsidRPr="000D4768">
              <w:t xml:space="preserve"> </w:t>
            </w:r>
            <w:r w:rsidR="006E19B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>EUR</w:t>
            </w:r>
          </w:p>
        </w:tc>
      </w:tr>
      <w:tr w:rsidR="006E19B7" w:rsidRPr="00203674" w14:paraId="7C80C7C4" w14:textId="77777777" w:rsidTr="00513A4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0317C" w14:textId="43C8F20C" w:rsidR="006E19B7" w:rsidRDefault="006E19B7" w:rsidP="006E19B7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  <w:t>4.1 Gesamtkosten für 14 Geräte und 14 Zubehör (brutto)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75625" w14:textId="120C593C" w:rsidR="006E19B7" w:rsidRPr="000D4768" w:rsidRDefault="00000000" w:rsidP="006E19B7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shd w:val="clear" w:color="auto" w:fill="BFBFBF" w:themeFill="background1" w:themeFillShade="BF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-382401278"/>
                <w:placeholder>
                  <w:docPart w:val="F9C80B4065924BC4BE777CF5BC1ECC52"/>
                </w:placeholder>
              </w:sdtPr>
              <w:sdtContent>
                <w:r w:rsidR="006E19B7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6E19B7" w:rsidRPr="000D4768">
              <w:t xml:space="preserve"> </w:t>
            </w:r>
            <w:r w:rsidR="006E19B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>EUR</w:t>
            </w:r>
          </w:p>
        </w:tc>
      </w:tr>
      <w:tr w:rsidR="006E19B7" w:rsidRPr="00203674" w14:paraId="29A7F7C8" w14:textId="77777777" w:rsidTr="006E19B7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361DBA" w14:textId="77777777" w:rsidR="006E19B7" w:rsidRDefault="006E19B7" w:rsidP="006E19B7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1F4BB3" w14:textId="77777777" w:rsidR="006E19B7" w:rsidRPr="000D4768" w:rsidRDefault="006E19B7" w:rsidP="006E19B7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shd w:val="clear" w:color="auto" w:fill="BFBFBF" w:themeFill="background1" w:themeFillShade="BF"/>
              </w:rPr>
            </w:pPr>
          </w:p>
        </w:tc>
      </w:tr>
      <w:tr w:rsidR="006E19B7" w:rsidRPr="00203674" w14:paraId="72B19663" w14:textId="77777777" w:rsidTr="00513A4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6EAF6" w14:textId="21E34F4D" w:rsidR="006E19B7" w:rsidRDefault="006E19B7" w:rsidP="006E19B7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5 </w:t>
            </w:r>
            <w:r w:rsidRPr="00105E71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G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ewährleistungse</w:t>
            </w:r>
            <w:r w:rsidRPr="00105E71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rweiterung auf vier Jahre 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(optional), (netto) 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09505" w14:textId="2865EFDA" w:rsidR="006E19B7" w:rsidRPr="000D4768" w:rsidRDefault="00000000" w:rsidP="006E19B7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shd w:val="clear" w:color="auto" w:fill="BFBFBF" w:themeFill="background1" w:themeFillShade="BF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1506321484"/>
                <w:placeholder>
                  <w:docPart w:val="2A36C79C9C804DE1BA1DA99431332FC3"/>
                </w:placeholder>
              </w:sdtPr>
              <w:sdtContent>
                <w:r w:rsidR="006E19B7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6E19B7" w:rsidRPr="000D4768">
              <w:t xml:space="preserve"> </w:t>
            </w:r>
            <w:r w:rsidR="006E19B7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EUR</w:t>
            </w:r>
          </w:p>
        </w:tc>
      </w:tr>
      <w:tr w:rsidR="006E19B7" w:rsidRPr="00203674" w14:paraId="086E1769" w14:textId="77777777" w:rsidTr="00513A4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C8DA9" w14:textId="0284CEF8" w:rsidR="006E19B7" w:rsidRDefault="006E19B7" w:rsidP="006E19B7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5.1 </w:t>
            </w:r>
            <w:r w:rsidRPr="00105E71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G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ewährleistungse</w:t>
            </w:r>
            <w:r w:rsidRPr="00105E71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rweiterung auf vier Jahre 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(optional), (brutto)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344AB" w14:textId="3C04BFEF" w:rsidR="006E19B7" w:rsidRPr="000D4768" w:rsidRDefault="00000000" w:rsidP="006E19B7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shd w:val="clear" w:color="auto" w:fill="BFBFBF" w:themeFill="background1" w:themeFillShade="BF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1632433446"/>
                <w:placeholder>
                  <w:docPart w:val="3D491C3D9AD249E099A2D3FC1B55AD04"/>
                </w:placeholder>
              </w:sdtPr>
              <w:sdtContent>
                <w:r w:rsidR="006E19B7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6E19B7" w:rsidRPr="000D4768">
              <w:t xml:space="preserve"> </w:t>
            </w:r>
            <w:r w:rsidR="006E19B7" w:rsidRPr="00670B39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EUR</w:t>
            </w:r>
          </w:p>
        </w:tc>
      </w:tr>
    </w:tbl>
    <w:p w14:paraId="75F63281" w14:textId="77777777" w:rsidR="007A5554" w:rsidRDefault="007A5554">
      <w:pPr>
        <w:spacing w:after="0" w:line="240" w:lineRule="auto"/>
      </w:pPr>
    </w:p>
    <w:p w14:paraId="6F89F907" w14:textId="77777777" w:rsidR="007A5554" w:rsidRDefault="007A5554">
      <w:pPr>
        <w:spacing w:after="0" w:line="240" w:lineRule="auto"/>
      </w:pPr>
    </w:p>
    <w:p w14:paraId="21F62C99" w14:textId="62553B1F" w:rsidR="00786D4B" w:rsidRDefault="00786D4B">
      <w:pPr>
        <w:spacing w:after="0" w:line="240" w:lineRule="auto"/>
      </w:pPr>
      <w:r>
        <w:br w:type="page"/>
      </w:r>
    </w:p>
    <w:p w14:paraId="7ACA0434" w14:textId="77777777" w:rsidR="00647BF0" w:rsidRDefault="00647BF0" w:rsidP="006837CD">
      <w:pPr>
        <w:spacing w:after="0" w:line="240" w:lineRule="auto"/>
      </w:pPr>
    </w:p>
    <w:tbl>
      <w:tblPr>
        <w:tblW w:w="8804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51"/>
        <w:gridCol w:w="3353"/>
      </w:tblGrid>
      <w:tr w:rsidR="00786D4B" w:rsidRPr="00D15AD8" w14:paraId="1B9248AA" w14:textId="77777777" w:rsidTr="00513A4B">
        <w:trPr>
          <w:trHeight w:val="390"/>
        </w:trPr>
        <w:tc>
          <w:tcPr>
            <w:tcW w:w="54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3C2E40C" w14:textId="77777777" w:rsidR="00786D4B" w:rsidRPr="00D1654A" w:rsidRDefault="00786D4B" w:rsidP="00513A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8080"/>
                <w:sz w:val="20"/>
                <w:szCs w:val="20"/>
                <w:lang w:eastAsia="de-DE"/>
              </w:rPr>
            </w:pPr>
            <w:r w:rsidRPr="00D1654A">
              <w:rPr>
                <w:sz w:val="20"/>
                <w:szCs w:val="20"/>
              </w:rPr>
              <w:br w:type="page"/>
            </w:r>
            <w:r w:rsidRPr="00D1654A"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  <w:t xml:space="preserve">Kalkulation </w:t>
            </w:r>
          </w:p>
        </w:tc>
        <w:tc>
          <w:tcPr>
            <w:tcW w:w="33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6B36764" w14:textId="643B9ED9" w:rsidR="00786D4B" w:rsidRPr="00D1654A" w:rsidRDefault="00786D4B" w:rsidP="00513A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  <w:t>Los 4</w:t>
            </w:r>
          </w:p>
        </w:tc>
      </w:tr>
      <w:tr w:rsidR="00786D4B" w:rsidRPr="00EC75B8" w14:paraId="27326DB8" w14:textId="77777777" w:rsidTr="00513A4B">
        <w:trPr>
          <w:trHeight w:val="170"/>
        </w:trPr>
        <w:tc>
          <w:tcPr>
            <w:tcW w:w="5451" w:type="dxa"/>
            <w:tcBorders>
              <w:top w:val="single" w:sz="18" w:space="0" w:color="auto"/>
              <w:bottom w:val="single" w:sz="4" w:space="0" w:color="auto"/>
            </w:tcBorders>
            <w:noWrap/>
            <w:vAlign w:val="center"/>
          </w:tcPr>
          <w:p w14:paraId="55FA535C" w14:textId="77777777" w:rsidR="00786D4B" w:rsidRDefault="00786D4B" w:rsidP="00513A4B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de-DE"/>
              </w:rPr>
            </w:pPr>
          </w:p>
        </w:tc>
        <w:tc>
          <w:tcPr>
            <w:tcW w:w="3353" w:type="dxa"/>
            <w:tcBorders>
              <w:top w:val="single" w:sz="18" w:space="0" w:color="auto"/>
              <w:bottom w:val="single" w:sz="4" w:space="0" w:color="auto"/>
            </w:tcBorders>
            <w:noWrap/>
            <w:vAlign w:val="center"/>
          </w:tcPr>
          <w:p w14:paraId="7F5CD3B3" w14:textId="77777777" w:rsidR="00786D4B" w:rsidRDefault="00786D4B" w:rsidP="00513A4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786D4B" w:rsidRPr="00203674" w14:paraId="49CA0075" w14:textId="77777777" w:rsidTr="00513A4B">
        <w:trPr>
          <w:trHeight w:val="330"/>
        </w:trPr>
        <w:tc>
          <w:tcPr>
            <w:tcW w:w="8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4A7F0B4" w14:textId="05E51C60" w:rsidR="00786D4B" w:rsidRPr="00EC21D4" w:rsidRDefault="00786D4B" w:rsidP="00513A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Lehrerdienstgeräte</w:t>
            </w:r>
          </w:p>
        </w:tc>
      </w:tr>
      <w:tr w:rsidR="00786D4B" w:rsidRPr="00203674" w14:paraId="0D3ECC41" w14:textId="77777777" w:rsidTr="00513A4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58064E3" w14:textId="0C8D43D8" w:rsidR="00786D4B" w:rsidRPr="00EC21D4" w:rsidRDefault="006E19B7" w:rsidP="00513A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>1 Preise</w:t>
            </w:r>
            <w:r w:rsidR="00786D4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 xml:space="preserve"> – Geräte 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9AB573F" w14:textId="77777777" w:rsidR="00786D4B" w:rsidRPr="00EC21D4" w:rsidRDefault="00786D4B" w:rsidP="00513A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</w:pPr>
          </w:p>
        </w:tc>
      </w:tr>
      <w:tr w:rsidR="00786D4B" w:rsidRPr="00203674" w14:paraId="6AD4834A" w14:textId="77777777" w:rsidTr="00513A4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E8E37" w14:textId="4BC1F13E" w:rsidR="00786D4B" w:rsidRPr="00EC21D4" w:rsidRDefault="00786D4B" w:rsidP="00513A4B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r w:rsidRPr="00EC21D4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1.1 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Dell Pro 13 Plus 2in1 Touch oder vergleichbar – Einzelpreis (netto)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29B16" w14:textId="77777777" w:rsidR="00786D4B" w:rsidRPr="00EC21D4" w:rsidRDefault="00000000" w:rsidP="00513A4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-1382857128"/>
                <w:placeholder>
                  <w:docPart w:val="0D07209774DD469298FF353E200DDFBB"/>
                </w:placeholder>
              </w:sdtPr>
              <w:sdtContent>
                <w:r w:rsidR="00786D4B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786D4B" w:rsidRPr="000D4768">
              <w:t xml:space="preserve"> </w:t>
            </w:r>
            <w:r w:rsidR="00786D4B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EUR</w:t>
            </w:r>
          </w:p>
        </w:tc>
      </w:tr>
      <w:tr w:rsidR="006E19B7" w:rsidRPr="00203674" w14:paraId="2BB442D7" w14:textId="77777777" w:rsidTr="00513A4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5BDA817" w14:textId="70432CA7" w:rsidR="006E19B7" w:rsidRPr="00732E15" w:rsidRDefault="006E19B7" w:rsidP="006E19B7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1.1.1 Umsatzsteuersatz </w:t>
            </w: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558678187"/>
                <w:placeholder>
                  <w:docPart w:val="CFCC9E43FF78469CA7497B970AF6157B"/>
                </w:placeholder>
              </w:sdtPr>
              <w:sdtContent>
                <w:r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Pr="000D4768"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%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7E65E17" w14:textId="130E7CD8" w:rsidR="006E19B7" w:rsidRPr="00EC21D4" w:rsidRDefault="00000000" w:rsidP="006E19B7">
            <w:pPr>
              <w:spacing w:after="0" w:line="240" w:lineRule="auto"/>
              <w:ind w:right="17"/>
              <w:jc w:val="right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-718053097"/>
                <w:placeholder>
                  <w:docPart w:val="00AB56881ECE45F6BD4E7DA02C97C528"/>
                </w:placeholder>
              </w:sdtPr>
              <w:sdtContent>
                <w:r w:rsidR="006E19B7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6E19B7">
              <w:rPr>
                <w:rFonts w:ascii="Arial" w:hAnsi="Arial" w:cs="Arial"/>
                <w:b/>
                <w:sz w:val="18"/>
                <w:szCs w:val="18"/>
              </w:rPr>
              <w:t>EUR</w:t>
            </w:r>
          </w:p>
        </w:tc>
      </w:tr>
      <w:tr w:rsidR="006E19B7" w:rsidRPr="00203674" w14:paraId="7CBA866D" w14:textId="77777777" w:rsidTr="00513A4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50B92" w14:textId="62247491" w:rsidR="006E19B7" w:rsidRPr="00EC21D4" w:rsidRDefault="006E19B7" w:rsidP="006E19B7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1.1.2 </w:t>
            </w:r>
            <w:r w:rsidRPr="006E19B7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Dell Pro 13 Plus 2in1 Touch oder vergleichbar – Einzelpreis 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(brutto)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9B53B" w14:textId="39DAB2B2" w:rsidR="006E19B7" w:rsidRPr="00EC21D4" w:rsidRDefault="00000000" w:rsidP="006E19B7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65545956"/>
                <w:placeholder>
                  <w:docPart w:val="CA56253DB708451883C11E74B3AB3F00"/>
                </w:placeholder>
              </w:sdtPr>
              <w:sdtContent>
                <w:r w:rsidR="006E19B7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6E19B7">
              <w:rPr>
                <w:rFonts w:ascii="Arial" w:hAnsi="Arial" w:cs="Arial"/>
                <w:b/>
                <w:sz w:val="18"/>
                <w:szCs w:val="18"/>
              </w:rPr>
              <w:t>EUR</w:t>
            </w:r>
          </w:p>
        </w:tc>
      </w:tr>
      <w:tr w:rsidR="006E19B7" w:rsidRPr="00203674" w14:paraId="5DFD4D61" w14:textId="77777777" w:rsidTr="006E19B7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C3F651" w14:textId="17BFC704" w:rsidR="006E19B7" w:rsidRPr="00EC21D4" w:rsidRDefault="006E19B7" w:rsidP="006E19B7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CD387F" w14:textId="3342ADCF" w:rsidR="006E19B7" w:rsidRPr="00EC21D4" w:rsidRDefault="006E19B7" w:rsidP="006E19B7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</w:p>
        </w:tc>
      </w:tr>
      <w:tr w:rsidR="006E19B7" w:rsidRPr="00203674" w14:paraId="353AA5C8" w14:textId="77777777" w:rsidTr="00513A4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E7C25" w14:textId="082B54D2" w:rsidR="006E19B7" w:rsidRDefault="006E19B7" w:rsidP="006E19B7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  <w:t xml:space="preserve">2 Preise – </w:t>
            </w:r>
            <w:r w:rsidRPr="00732E15"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  <w:t>Zubehör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D8596" w14:textId="01619E76" w:rsidR="006E19B7" w:rsidRDefault="006E19B7" w:rsidP="006E19B7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E19B7" w:rsidRPr="00EC21D4" w14:paraId="0655BF7B" w14:textId="77777777" w:rsidTr="00513A4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5F6BEC7" w14:textId="7FFDB505" w:rsidR="006E19B7" w:rsidRPr="00EC21D4" w:rsidRDefault="006E19B7" w:rsidP="006E1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2</w:t>
            </w:r>
            <w:r w:rsidRPr="00EC21D4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.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1</w:t>
            </w:r>
            <w:r w:rsidRPr="00EC21D4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Adapter 20W USB-C – Einzelpreis (netto)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60198F6" w14:textId="4FE38FBC" w:rsidR="006E19B7" w:rsidRPr="00EC21D4" w:rsidRDefault="00000000" w:rsidP="006E19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1028448113"/>
                <w:placeholder>
                  <w:docPart w:val="1CF3474169F54F47B1064112AF53DB92"/>
                </w:placeholder>
              </w:sdtPr>
              <w:sdtContent>
                <w:r w:rsidR="006E19B7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6E19B7" w:rsidRPr="000D4768">
              <w:t xml:space="preserve"> </w:t>
            </w:r>
            <w:r w:rsidR="006E19B7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EUR</w:t>
            </w:r>
          </w:p>
        </w:tc>
      </w:tr>
      <w:tr w:rsidR="006E19B7" w:rsidRPr="00203674" w14:paraId="0887BE7A" w14:textId="77777777" w:rsidTr="00513A4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29F884F" w14:textId="0AE50618" w:rsidR="006E19B7" w:rsidRPr="00105E71" w:rsidRDefault="006E19B7" w:rsidP="006E19B7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2.1.1 Umsatzsteuersatz </w:t>
            </w: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1736815375"/>
                <w:placeholder>
                  <w:docPart w:val="B650CBB407364A8390E280FEE0434414"/>
                </w:placeholder>
              </w:sdtPr>
              <w:sdtContent>
                <w:r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Pr="000D4768"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%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D3D0222" w14:textId="77E75C98" w:rsidR="006E19B7" w:rsidRDefault="00000000" w:rsidP="006E19B7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-1544592581"/>
                <w:placeholder>
                  <w:docPart w:val="E065BF8C1A434A98B3D61502067A68A5"/>
                </w:placeholder>
              </w:sdtPr>
              <w:sdtContent>
                <w:r w:rsidR="006E19B7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6E19B7" w:rsidRPr="000D4768">
              <w:t xml:space="preserve"> </w:t>
            </w:r>
            <w:r w:rsidR="006E19B7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EUR</w:t>
            </w:r>
          </w:p>
        </w:tc>
      </w:tr>
      <w:tr w:rsidR="006E19B7" w:rsidRPr="00203674" w14:paraId="5C795208" w14:textId="77777777" w:rsidTr="00513A4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305EA" w14:textId="37E24225" w:rsidR="006E19B7" w:rsidRPr="00105E71" w:rsidRDefault="006E19B7" w:rsidP="006E19B7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2.1.2 Adapter 20W USB-C – Einzelpreis (brutto)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6D9AB" w14:textId="543E292C" w:rsidR="006E19B7" w:rsidRDefault="00000000" w:rsidP="006E19B7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599063624"/>
                <w:placeholder>
                  <w:docPart w:val="FA6209496D3840A4B17DCC7625177156"/>
                </w:placeholder>
              </w:sdtPr>
              <w:sdtContent>
                <w:r w:rsidR="006E19B7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6E19B7" w:rsidRPr="000D4768">
              <w:t xml:space="preserve"> </w:t>
            </w:r>
            <w:r w:rsidR="006E19B7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EUR</w:t>
            </w:r>
          </w:p>
        </w:tc>
      </w:tr>
      <w:tr w:rsidR="006E19B7" w:rsidRPr="00203674" w14:paraId="0E36CEB9" w14:textId="77777777" w:rsidTr="006E19B7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4CDFBD" w14:textId="0572A2C8" w:rsidR="006E19B7" w:rsidRDefault="006E19B7" w:rsidP="006E19B7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301F8A" w14:textId="19DB7846" w:rsidR="006E19B7" w:rsidRDefault="006E19B7" w:rsidP="006E19B7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E19B7" w:rsidRPr="00203674" w14:paraId="7F4DC0C9" w14:textId="77777777" w:rsidTr="00513A4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174C1" w14:textId="64E9E4FD" w:rsidR="006E19B7" w:rsidRDefault="006E19B7" w:rsidP="006E19B7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2</w:t>
            </w:r>
            <w:r w:rsidRPr="00EC21D4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.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2</w:t>
            </w:r>
            <w:r w:rsidRPr="00EC21D4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Eingabestift mit mehreren Druckstufen – Einzelpreis (netto)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8DB31" w14:textId="7C02B56B" w:rsidR="006E19B7" w:rsidRDefault="00000000" w:rsidP="006E19B7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-797146218"/>
                <w:placeholder>
                  <w:docPart w:val="F597CB772A9C4D99A4590F18FCD49696"/>
                </w:placeholder>
              </w:sdtPr>
              <w:sdtContent>
                <w:r w:rsidR="006E19B7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6E19B7" w:rsidRPr="000D4768">
              <w:t xml:space="preserve"> </w:t>
            </w:r>
            <w:r w:rsidR="006E19B7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EUR</w:t>
            </w:r>
          </w:p>
        </w:tc>
      </w:tr>
      <w:tr w:rsidR="006E19B7" w:rsidRPr="00203674" w14:paraId="61BC6470" w14:textId="77777777" w:rsidTr="00513A4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4D904" w14:textId="13661540" w:rsidR="006E19B7" w:rsidRDefault="006E19B7" w:rsidP="006E19B7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2.2.1 Umsatzsteuersatz </w:t>
            </w: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1794631476"/>
                <w:placeholder>
                  <w:docPart w:val="6DC27DBBACA243F4A95D711ABF8853C4"/>
                </w:placeholder>
              </w:sdtPr>
              <w:sdtContent>
                <w:r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Pr="000D4768"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%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62DEA" w14:textId="7734D1C4" w:rsidR="006E19B7" w:rsidRPr="000D4768" w:rsidRDefault="00000000" w:rsidP="006E19B7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shd w:val="clear" w:color="auto" w:fill="BFBFBF" w:themeFill="background1" w:themeFillShade="BF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717705499"/>
                <w:placeholder>
                  <w:docPart w:val="DFF984ED8D2942C395377CC7E5546997"/>
                </w:placeholder>
              </w:sdtPr>
              <w:sdtContent>
                <w:r w:rsidR="006E19B7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6E19B7" w:rsidRPr="000D4768">
              <w:t xml:space="preserve"> </w:t>
            </w:r>
            <w:r w:rsidR="006E19B7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EUR</w:t>
            </w:r>
          </w:p>
        </w:tc>
      </w:tr>
      <w:tr w:rsidR="006E19B7" w:rsidRPr="00203674" w14:paraId="3FCC4B40" w14:textId="77777777" w:rsidTr="00513A4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78829" w14:textId="1B6FA8D3" w:rsidR="006E19B7" w:rsidRDefault="006E19B7" w:rsidP="006E19B7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2.2.2 Eingabestift mit mehreren Druckstufen – Einzelpreis (brutto)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F79B1" w14:textId="25AC6093" w:rsidR="006E19B7" w:rsidRPr="000D4768" w:rsidRDefault="00000000" w:rsidP="006E19B7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shd w:val="clear" w:color="auto" w:fill="BFBFBF" w:themeFill="background1" w:themeFillShade="BF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-877157983"/>
                <w:placeholder>
                  <w:docPart w:val="3F1352FB7E4B4F4AA535CAA56D688162"/>
                </w:placeholder>
              </w:sdtPr>
              <w:sdtContent>
                <w:r w:rsidR="006E19B7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6E19B7" w:rsidRPr="000D4768">
              <w:t xml:space="preserve"> </w:t>
            </w:r>
            <w:r w:rsidR="006E19B7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EUR</w:t>
            </w:r>
          </w:p>
        </w:tc>
      </w:tr>
      <w:tr w:rsidR="006E19B7" w:rsidRPr="00203674" w14:paraId="69A2AE37" w14:textId="77777777" w:rsidTr="006E19B7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9B9B5D" w14:textId="77777777" w:rsidR="006E19B7" w:rsidRDefault="006E19B7" w:rsidP="006E19B7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A4000B" w14:textId="77777777" w:rsidR="006E19B7" w:rsidRPr="000D4768" w:rsidRDefault="006E19B7" w:rsidP="006E19B7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shd w:val="clear" w:color="auto" w:fill="BFBFBF" w:themeFill="background1" w:themeFillShade="BF"/>
              </w:rPr>
            </w:pPr>
          </w:p>
        </w:tc>
      </w:tr>
      <w:tr w:rsidR="006E19B7" w:rsidRPr="00203674" w14:paraId="54A9CBD1" w14:textId="77777777" w:rsidTr="00513A4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DAC14" w14:textId="10FCF376" w:rsidR="006E19B7" w:rsidRDefault="006E19B7" w:rsidP="006E19B7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2.3 Schutzhüllen mit Tastatur inkl. Touchpad – Einzelpreis (netto)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F284C" w14:textId="5314A3DF" w:rsidR="006E19B7" w:rsidRPr="000D4768" w:rsidRDefault="00000000" w:rsidP="006E19B7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shd w:val="clear" w:color="auto" w:fill="BFBFBF" w:themeFill="background1" w:themeFillShade="BF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-34196947"/>
                <w:placeholder>
                  <w:docPart w:val="2822FB70AB4C415288F14EAA4DC683A3"/>
                </w:placeholder>
              </w:sdtPr>
              <w:sdtContent>
                <w:r w:rsidR="006E19B7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6E19B7" w:rsidRPr="000D4768">
              <w:t xml:space="preserve"> </w:t>
            </w:r>
            <w:r w:rsidR="006E19B7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EUR</w:t>
            </w:r>
          </w:p>
        </w:tc>
      </w:tr>
      <w:tr w:rsidR="006E19B7" w:rsidRPr="00203674" w14:paraId="52E69535" w14:textId="77777777" w:rsidTr="00513A4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4446F" w14:textId="72F6E6FF" w:rsidR="006E19B7" w:rsidRDefault="006E19B7" w:rsidP="006E19B7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2.3.1 Umsatzsteuersatz </w:t>
            </w: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953753486"/>
                <w:placeholder>
                  <w:docPart w:val="D3310D2CA133464FAED77A1C039B92FE"/>
                </w:placeholder>
              </w:sdtPr>
              <w:sdtContent>
                <w:r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Pr="000D4768"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%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22B5E" w14:textId="22D613CD" w:rsidR="006E19B7" w:rsidRPr="000D4768" w:rsidRDefault="00000000" w:rsidP="006E19B7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shd w:val="clear" w:color="auto" w:fill="BFBFBF" w:themeFill="background1" w:themeFillShade="BF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-816652775"/>
                <w:placeholder>
                  <w:docPart w:val="5BE05F7C33A244F1B4CB86D10EA0D1F0"/>
                </w:placeholder>
              </w:sdtPr>
              <w:sdtContent>
                <w:r w:rsidR="006E19B7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6E19B7" w:rsidRPr="000D4768">
              <w:t xml:space="preserve"> </w:t>
            </w:r>
            <w:r w:rsidR="006E19B7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EUR</w:t>
            </w:r>
          </w:p>
        </w:tc>
      </w:tr>
      <w:tr w:rsidR="006E19B7" w:rsidRPr="00203674" w14:paraId="29AA830D" w14:textId="77777777" w:rsidTr="00513A4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72A49" w14:textId="0D724A2A" w:rsidR="006E19B7" w:rsidRDefault="006E19B7" w:rsidP="006E19B7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2.3.2 Schutzhüllen mit Tastatur inkl. Touchpad – Einzelpreis (brutto)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E17F9" w14:textId="7493E8D3" w:rsidR="006E19B7" w:rsidRPr="000D4768" w:rsidRDefault="00000000" w:rsidP="006E19B7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shd w:val="clear" w:color="auto" w:fill="BFBFBF" w:themeFill="background1" w:themeFillShade="BF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-917086666"/>
                <w:placeholder>
                  <w:docPart w:val="30CF72D6A8EF4213B4E02B51ECA9D08A"/>
                </w:placeholder>
              </w:sdtPr>
              <w:sdtContent>
                <w:r w:rsidR="006E19B7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6E19B7" w:rsidRPr="000D4768">
              <w:t xml:space="preserve"> </w:t>
            </w:r>
            <w:r w:rsidR="006E19B7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EUR</w:t>
            </w:r>
          </w:p>
        </w:tc>
      </w:tr>
      <w:tr w:rsidR="006E19B7" w:rsidRPr="00203674" w14:paraId="5B41F841" w14:textId="77777777" w:rsidTr="006E19B7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55DA48" w14:textId="77777777" w:rsidR="006E19B7" w:rsidRDefault="006E19B7" w:rsidP="006E19B7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A3BACC" w14:textId="77777777" w:rsidR="006E19B7" w:rsidRPr="000D4768" w:rsidRDefault="006E19B7" w:rsidP="006E19B7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shd w:val="clear" w:color="auto" w:fill="BFBFBF" w:themeFill="background1" w:themeFillShade="BF"/>
              </w:rPr>
            </w:pPr>
          </w:p>
        </w:tc>
      </w:tr>
      <w:tr w:rsidR="006E19B7" w:rsidRPr="00203674" w14:paraId="1FC0A615" w14:textId="77777777" w:rsidTr="00513A4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E39EF" w14:textId="3CB0393D" w:rsidR="006E19B7" w:rsidRDefault="006E19B7" w:rsidP="006E19B7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 xml:space="preserve">3 </w:t>
            </w:r>
            <w:r w:rsidRPr="00EC21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>Gesamtkosten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 xml:space="preserve"> Einzelgeräte und Zubehör (netto)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770B" w14:textId="48CBB030" w:rsidR="006E19B7" w:rsidRPr="000D4768" w:rsidRDefault="00000000" w:rsidP="006E19B7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shd w:val="clear" w:color="auto" w:fill="BFBFBF" w:themeFill="background1" w:themeFillShade="BF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-1891336515"/>
                <w:placeholder>
                  <w:docPart w:val="8D094726BDE047E4AB4AF4C9982D2377"/>
                </w:placeholder>
              </w:sdtPr>
              <w:sdtContent>
                <w:r w:rsidR="006E19B7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6E19B7" w:rsidRPr="000D4768">
              <w:t xml:space="preserve"> </w:t>
            </w:r>
            <w:r w:rsidR="006E19B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>EUR</w:t>
            </w:r>
          </w:p>
        </w:tc>
      </w:tr>
      <w:tr w:rsidR="006E19B7" w:rsidRPr="00203674" w14:paraId="65FB3FD1" w14:textId="77777777" w:rsidTr="00513A4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D8013" w14:textId="72CC1774" w:rsidR="006E19B7" w:rsidRDefault="006E19B7" w:rsidP="006E1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  <w:t>3.1 Gesamtkosten Einzelgeräte und Zubehör (brutto)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2C4D" w14:textId="1AACB7E0" w:rsidR="006E19B7" w:rsidRPr="000D4768" w:rsidRDefault="00000000" w:rsidP="006E19B7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shd w:val="clear" w:color="auto" w:fill="BFBFBF" w:themeFill="background1" w:themeFillShade="BF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2026127977"/>
                <w:placeholder>
                  <w:docPart w:val="10A9A366C9B742CFA99329B227E7D1B7"/>
                </w:placeholder>
              </w:sdtPr>
              <w:sdtContent>
                <w:r w:rsidR="006E19B7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6E19B7" w:rsidRPr="000D4768">
              <w:t xml:space="preserve"> </w:t>
            </w:r>
            <w:r w:rsidR="006E19B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>EUR</w:t>
            </w:r>
          </w:p>
        </w:tc>
      </w:tr>
      <w:tr w:rsidR="006E19B7" w:rsidRPr="00203674" w14:paraId="14DC9199" w14:textId="77777777" w:rsidTr="006E19B7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E1811C" w14:textId="77777777" w:rsidR="006E19B7" w:rsidRDefault="006E19B7" w:rsidP="006E19B7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22D1EF" w14:textId="77777777" w:rsidR="006E19B7" w:rsidRPr="000D4768" w:rsidRDefault="006E19B7" w:rsidP="006E19B7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shd w:val="clear" w:color="auto" w:fill="BFBFBF" w:themeFill="background1" w:themeFillShade="BF"/>
              </w:rPr>
            </w:pPr>
          </w:p>
        </w:tc>
      </w:tr>
      <w:tr w:rsidR="006E19B7" w:rsidRPr="00203674" w14:paraId="042609F9" w14:textId="77777777" w:rsidTr="00513A4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1A180" w14:textId="4F6AA4D4" w:rsidR="006E19B7" w:rsidRDefault="006E19B7" w:rsidP="006E19B7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  <w:t>4 Gesamtkosten für 121 Geräte und 121 Zubehör (netto)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D619A" w14:textId="755279E4" w:rsidR="006E19B7" w:rsidRPr="000D4768" w:rsidRDefault="00000000" w:rsidP="006E19B7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shd w:val="clear" w:color="auto" w:fill="BFBFBF" w:themeFill="background1" w:themeFillShade="BF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-74912691"/>
                <w:placeholder>
                  <w:docPart w:val="2B9B4DD738AB45CDB465099187D36AEE"/>
                </w:placeholder>
              </w:sdtPr>
              <w:sdtContent>
                <w:r w:rsidR="006E19B7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6E19B7" w:rsidRPr="000D4768">
              <w:t xml:space="preserve"> </w:t>
            </w:r>
            <w:r w:rsidR="006E19B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>EUR</w:t>
            </w:r>
          </w:p>
        </w:tc>
      </w:tr>
      <w:tr w:rsidR="006E19B7" w:rsidRPr="00203674" w14:paraId="5418C140" w14:textId="77777777" w:rsidTr="00513A4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EADFF" w14:textId="62D72C48" w:rsidR="006E19B7" w:rsidRDefault="006E19B7" w:rsidP="006E19B7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  <w:t>4.1 Gesamtkosten für 121 Geräte und 121 Zubehör (brutto)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60D4B" w14:textId="12E445CD" w:rsidR="006E19B7" w:rsidRPr="000D4768" w:rsidRDefault="00000000" w:rsidP="006E19B7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shd w:val="clear" w:color="auto" w:fill="BFBFBF" w:themeFill="background1" w:themeFillShade="BF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-1598323413"/>
                <w:placeholder>
                  <w:docPart w:val="18E894AF64284B3BACE5B3EF83D264DB"/>
                </w:placeholder>
              </w:sdtPr>
              <w:sdtContent>
                <w:r w:rsidR="006E19B7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6E19B7" w:rsidRPr="000D4768">
              <w:t xml:space="preserve"> </w:t>
            </w:r>
            <w:r w:rsidR="006E19B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>EUR</w:t>
            </w:r>
          </w:p>
        </w:tc>
      </w:tr>
      <w:tr w:rsidR="006E19B7" w:rsidRPr="00203674" w14:paraId="412C2C6B" w14:textId="77777777" w:rsidTr="006E19B7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0D973D" w14:textId="77777777" w:rsidR="006E19B7" w:rsidRDefault="006E19B7" w:rsidP="006E19B7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6FE835" w14:textId="77777777" w:rsidR="006E19B7" w:rsidRPr="000D4768" w:rsidRDefault="006E19B7" w:rsidP="006E19B7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shd w:val="clear" w:color="auto" w:fill="BFBFBF" w:themeFill="background1" w:themeFillShade="BF"/>
              </w:rPr>
            </w:pPr>
          </w:p>
        </w:tc>
      </w:tr>
      <w:tr w:rsidR="006E19B7" w:rsidRPr="00203674" w14:paraId="3A83989A" w14:textId="77777777" w:rsidTr="00513A4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3F9B" w14:textId="658219CC" w:rsidR="006E19B7" w:rsidRDefault="006E19B7" w:rsidP="006E19B7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5 </w:t>
            </w:r>
            <w:r w:rsidRPr="00105E71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G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ewährleistungse</w:t>
            </w:r>
            <w:r w:rsidRPr="00105E71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rweiterung auf vier Jahre 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(optional), (netto) 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AE804" w14:textId="4B2484C5" w:rsidR="006E19B7" w:rsidRPr="000D4768" w:rsidRDefault="00000000" w:rsidP="006E19B7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shd w:val="clear" w:color="auto" w:fill="BFBFBF" w:themeFill="background1" w:themeFillShade="BF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608713720"/>
                <w:placeholder>
                  <w:docPart w:val="5F5F9576F9604FB99F094952724DF222"/>
                </w:placeholder>
              </w:sdtPr>
              <w:sdtContent>
                <w:r w:rsidR="006E19B7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6E19B7" w:rsidRPr="000D4768">
              <w:t xml:space="preserve"> </w:t>
            </w:r>
            <w:r w:rsidR="006E19B7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EUR</w:t>
            </w:r>
          </w:p>
        </w:tc>
      </w:tr>
      <w:tr w:rsidR="006E19B7" w:rsidRPr="00203674" w14:paraId="5B81F66F" w14:textId="77777777" w:rsidTr="00513A4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E22F0" w14:textId="23D7D7B1" w:rsidR="006E19B7" w:rsidRDefault="006E19B7" w:rsidP="006E19B7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5.1 </w:t>
            </w:r>
            <w:r w:rsidRPr="00105E71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G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ewährleistungse</w:t>
            </w:r>
            <w:r w:rsidRPr="00105E71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rweiterung auf vier Jahre 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(optional), (brutto)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F1C6B" w14:textId="2A7A7333" w:rsidR="006E19B7" w:rsidRPr="000D4768" w:rsidRDefault="00000000" w:rsidP="006E19B7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shd w:val="clear" w:color="auto" w:fill="BFBFBF" w:themeFill="background1" w:themeFillShade="BF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-422874909"/>
                <w:placeholder>
                  <w:docPart w:val="DC54AB1C6BA74B32931EFC3021202E64"/>
                </w:placeholder>
              </w:sdtPr>
              <w:sdtContent>
                <w:r w:rsidR="006E19B7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6E19B7" w:rsidRPr="000D4768">
              <w:t xml:space="preserve"> </w:t>
            </w:r>
            <w:r w:rsidR="006E19B7" w:rsidRPr="00670B39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EUR</w:t>
            </w:r>
          </w:p>
        </w:tc>
      </w:tr>
    </w:tbl>
    <w:p w14:paraId="1727C2AB" w14:textId="54C472D9" w:rsidR="00EC52E4" w:rsidRDefault="00EC52E4" w:rsidP="00021E59">
      <w:pPr>
        <w:spacing w:after="0" w:line="240" w:lineRule="auto"/>
      </w:pPr>
    </w:p>
    <w:p w14:paraId="208E22E4" w14:textId="77777777" w:rsidR="00425FD0" w:rsidRDefault="00425FD0" w:rsidP="00021E59">
      <w:pPr>
        <w:spacing w:after="0" w:line="240" w:lineRule="auto"/>
      </w:pPr>
    </w:p>
    <w:p w14:paraId="0F1EB302" w14:textId="692B19DA" w:rsidR="00786D4B" w:rsidRDefault="00786D4B">
      <w:pPr>
        <w:spacing w:after="0" w:line="240" w:lineRule="auto"/>
      </w:pPr>
      <w:r>
        <w:br w:type="page"/>
      </w:r>
    </w:p>
    <w:tbl>
      <w:tblPr>
        <w:tblW w:w="8804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51"/>
        <w:gridCol w:w="3353"/>
      </w:tblGrid>
      <w:tr w:rsidR="00786D4B" w:rsidRPr="00D15AD8" w14:paraId="2D119BA2" w14:textId="77777777" w:rsidTr="00513A4B">
        <w:trPr>
          <w:trHeight w:val="390"/>
        </w:trPr>
        <w:tc>
          <w:tcPr>
            <w:tcW w:w="54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AAA941C" w14:textId="77777777" w:rsidR="00786D4B" w:rsidRPr="00D1654A" w:rsidRDefault="00786D4B" w:rsidP="00513A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8080"/>
                <w:sz w:val="20"/>
                <w:szCs w:val="20"/>
                <w:lang w:eastAsia="de-DE"/>
              </w:rPr>
            </w:pPr>
            <w:r w:rsidRPr="00D1654A">
              <w:rPr>
                <w:sz w:val="20"/>
                <w:szCs w:val="20"/>
              </w:rPr>
              <w:lastRenderedPageBreak/>
              <w:br w:type="page"/>
            </w:r>
            <w:r w:rsidRPr="00D1654A"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  <w:t xml:space="preserve">Kalkulation </w:t>
            </w:r>
          </w:p>
        </w:tc>
        <w:tc>
          <w:tcPr>
            <w:tcW w:w="33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D00A6F3" w14:textId="045F88BE" w:rsidR="00786D4B" w:rsidRPr="00D1654A" w:rsidRDefault="00786D4B" w:rsidP="00513A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  <w:t>Los 5</w:t>
            </w:r>
          </w:p>
        </w:tc>
      </w:tr>
      <w:tr w:rsidR="00786D4B" w:rsidRPr="00EC75B8" w14:paraId="6B424FEF" w14:textId="77777777" w:rsidTr="00513A4B">
        <w:trPr>
          <w:trHeight w:val="170"/>
        </w:trPr>
        <w:tc>
          <w:tcPr>
            <w:tcW w:w="5451" w:type="dxa"/>
            <w:tcBorders>
              <w:top w:val="single" w:sz="18" w:space="0" w:color="auto"/>
              <w:bottom w:val="single" w:sz="4" w:space="0" w:color="auto"/>
            </w:tcBorders>
            <w:noWrap/>
            <w:vAlign w:val="center"/>
          </w:tcPr>
          <w:p w14:paraId="178C6A26" w14:textId="77777777" w:rsidR="00786D4B" w:rsidRDefault="00786D4B" w:rsidP="00513A4B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de-DE"/>
              </w:rPr>
            </w:pPr>
          </w:p>
        </w:tc>
        <w:tc>
          <w:tcPr>
            <w:tcW w:w="3353" w:type="dxa"/>
            <w:tcBorders>
              <w:top w:val="single" w:sz="18" w:space="0" w:color="auto"/>
              <w:bottom w:val="single" w:sz="4" w:space="0" w:color="auto"/>
            </w:tcBorders>
            <w:noWrap/>
            <w:vAlign w:val="center"/>
          </w:tcPr>
          <w:p w14:paraId="00D0F48C" w14:textId="77777777" w:rsidR="00786D4B" w:rsidRDefault="00786D4B" w:rsidP="00513A4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786D4B" w:rsidRPr="00203674" w14:paraId="570D7F6F" w14:textId="77777777" w:rsidTr="00513A4B">
        <w:trPr>
          <w:trHeight w:val="330"/>
        </w:trPr>
        <w:tc>
          <w:tcPr>
            <w:tcW w:w="8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A01830D" w14:textId="417E41FA" w:rsidR="00786D4B" w:rsidRPr="00EC21D4" w:rsidRDefault="00786D4B" w:rsidP="00513A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Schülerleihgeräte</w:t>
            </w:r>
          </w:p>
        </w:tc>
      </w:tr>
      <w:tr w:rsidR="00786D4B" w:rsidRPr="00203674" w14:paraId="19CD38D8" w14:textId="77777777" w:rsidTr="00513A4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BDEACE0" w14:textId="44579BE1" w:rsidR="00786D4B" w:rsidRPr="00EC21D4" w:rsidRDefault="00786D4B" w:rsidP="00513A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</w:pPr>
            <w:r w:rsidRPr="00EC21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 xml:space="preserve">1 </w:t>
            </w:r>
            <w:r w:rsidR="006E19B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>Preise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 xml:space="preserve"> – Geräte 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89AE843" w14:textId="77777777" w:rsidR="00786D4B" w:rsidRPr="00EC21D4" w:rsidRDefault="00786D4B" w:rsidP="00513A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</w:pPr>
          </w:p>
        </w:tc>
      </w:tr>
      <w:tr w:rsidR="00786D4B" w:rsidRPr="00203674" w14:paraId="60FDFAEA" w14:textId="77777777" w:rsidTr="00513A4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A7C86" w14:textId="5F9D6181" w:rsidR="00786D4B" w:rsidRPr="00EC21D4" w:rsidRDefault="00786D4B" w:rsidP="00513A4B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r w:rsidRPr="00EC21D4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1.1 </w:t>
            </w:r>
            <w:r w:rsidRPr="00786D4B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iPad 11. Generation, 11 Zoll, 128 GB 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– Einzelpreis (netto)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81A84" w14:textId="77777777" w:rsidR="00786D4B" w:rsidRPr="00EC21D4" w:rsidRDefault="00000000" w:rsidP="00513A4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-1309627852"/>
                <w:placeholder>
                  <w:docPart w:val="5EFDD2CAD7574AC8AC06FBC04FE474B6"/>
                </w:placeholder>
              </w:sdtPr>
              <w:sdtContent>
                <w:r w:rsidR="00786D4B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786D4B" w:rsidRPr="000D4768">
              <w:t xml:space="preserve"> </w:t>
            </w:r>
            <w:r w:rsidR="00786D4B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EUR</w:t>
            </w:r>
          </w:p>
        </w:tc>
      </w:tr>
      <w:tr w:rsidR="006E19B7" w:rsidRPr="00203674" w14:paraId="47F3333F" w14:textId="77777777" w:rsidTr="00513A4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A8FCF5C" w14:textId="02885AD4" w:rsidR="006E19B7" w:rsidRPr="00732E15" w:rsidRDefault="006E19B7" w:rsidP="006E19B7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1.1.1 Umsatzsteuersatz </w:t>
            </w: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1980646753"/>
                <w:placeholder>
                  <w:docPart w:val="AD2E9CD4A0F04C2CB80FE4CFFD55AC6A"/>
                </w:placeholder>
              </w:sdtPr>
              <w:sdtContent>
                <w:r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Pr="000D4768"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%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A12A28F" w14:textId="56C12EF7" w:rsidR="006E19B7" w:rsidRPr="00EC21D4" w:rsidRDefault="00000000" w:rsidP="006E19B7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-430517417"/>
                <w:placeholder>
                  <w:docPart w:val="B60ECB88A28147CD9A655B26474BBD5C"/>
                </w:placeholder>
              </w:sdtPr>
              <w:sdtContent>
                <w:r w:rsidR="006E19B7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6E19B7">
              <w:rPr>
                <w:rFonts w:ascii="Arial" w:hAnsi="Arial" w:cs="Arial"/>
                <w:b/>
                <w:sz w:val="18"/>
                <w:szCs w:val="18"/>
              </w:rPr>
              <w:t>EUR</w:t>
            </w:r>
          </w:p>
        </w:tc>
      </w:tr>
      <w:tr w:rsidR="006E19B7" w:rsidRPr="00203674" w14:paraId="0245B3CB" w14:textId="77777777" w:rsidTr="00513A4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1D5EC" w14:textId="4BBF0CA8" w:rsidR="006E19B7" w:rsidRPr="00EC21D4" w:rsidRDefault="006E19B7" w:rsidP="006E19B7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1.1.2 </w:t>
            </w:r>
            <w:r w:rsidR="002C6E20" w:rsidRPr="002C6E20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iPad 11. Generation, 11 Zoll, 128 GB </w:t>
            </w:r>
            <w:r w:rsidRPr="006E19B7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– Einzelpreis 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(brutto)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89700" w14:textId="4D23BD95" w:rsidR="006E19B7" w:rsidRPr="00EC21D4" w:rsidRDefault="00000000" w:rsidP="006E19B7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487365289"/>
                <w:placeholder>
                  <w:docPart w:val="99065B048316475B9900C5DE0D8DE7E3"/>
                </w:placeholder>
              </w:sdtPr>
              <w:sdtContent>
                <w:r w:rsidR="006E19B7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6E19B7">
              <w:rPr>
                <w:rFonts w:ascii="Arial" w:hAnsi="Arial" w:cs="Arial"/>
                <w:b/>
                <w:sz w:val="18"/>
                <w:szCs w:val="18"/>
              </w:rPr>
              <w:t>EUR</w:t>
            </w:r>
          </w:p>
        </w:tc>
      </w:tr>
      <w:tr w:rsidR="006E19B7" w:rsidRPr="00203674" w14:paraId="49DA6FF7" w14:textId="77777777" w:rsidTr="006E19B7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0F2F96" w14:textId="228D953B" w:rsidR="006E19B7" w:rsidRPr="00EC21D4" w:rsidRDefault="006E19B7" w:rsidP="006E19B7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A17A38" w14:textId="2CA2CB75" w:rsidR="006E19B7" w:rsidRPr="00EC21D4" w:rsidRDefault="006E19B7" w:rsidP="006E19B7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</w:p>
        </w:tc>
      </w:tr>
      <w:tr w:rsidR="006E19B7" w:rsidRPr="00203674" w14:paraId="08A50D55" w14:textId="77777777" w:rsidTr="00513A4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6245B" w14:textId="241BAFC9" w:rsidR="006E19B7" w:rsidRDefault="006E19B7" w:rsidP="006E19B7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  <w:t xml:space="preserve">2 Preise – </w:t>
            </w:r>
            <w:r w:rsidRPr="00732E15"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  <w:t>Zubehör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D97CA" w14:textId="553384AA" w:rsidR="006E19B7" w:rsidRDefault="006E19B7" w:rsidP="006E19B7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E19B7" w:rsidRPr="00EC21D4" w14:paraId="736E5E33" w14:textId="77777777" w:rsidTr="00513A4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EFD2D8D" w14:textId="144B131C" w:rsidR="006E19B7" w:rsidRPr="00EC21D4" w:rsidRDefault="006E19B7" w:rsidP="006E1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2</w:t>
            </w:r>
            <w:r w:rsidRPr="00EC21D4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.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1</w:t>
            </w:r>
            <w:r w:rsidRPr="00EC21D4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Adapter 20W USB-C – Einzelpreis (netto)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1C9527E" w14:textId="79DE3DE1" w:rsidR="006E19B7" w:rsidRPr="00EC21D4" w:rsidRDefault="00000000" w:rsidP="006E19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-1759048918"/>
                <w:placeholder>
                  <w:docPart w:val="4C33613147C746999CDCE7D6D18CBDDE"/>
                </w:placeholder>
              </w:sdtPr>
              <w:sdtContent>
                <w:r w:rsidR="006E19B7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6E19B7" w:rsidRPr="000D4768">
              <w:t xml:space="preserve"> </w:t>
            </w:r>
            <w:r w:rsidR="006E19B7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EUR</w:t>
            </w:r>
          </w:p>
        </w:tc>
      </w:tr>
      <w:tr w:rsidR="006E19B7" w:rsidRPr="00203674" w14:paraId="2552B517" w14:textId="77777777" w:rsidTr="00513A4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C20ADBB" w14:textId="2A61E78B" w:rsidR="006E19B7" w:rsidRPr="00105E71" w:rsidRDefault="006E19B7" w:rsidP="006E19B7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2.1.1 Umsatzsteuersatz </w:t>
            </w: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-1720591327"/>
                <w:placeholder>
                  <w:docPart w:val="5DB2866FCEC14CF5859F61467626116E"/>
                </w:placeholder>
              </w:sdtPr>
              <w:sdtContent>
                <w:r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Pr="000D4768"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%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CB5CBA8" w14:textId="67DD5A87" w:rsidR="006E19B7" w:rsidRDefault="00000000" w:rsidP="006E19B7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1354607991"/>
                <w:placeholder>
                  <w:docPart w:val="82FC5C81E33C4C0EBCAF6CCC1CBF8F9C"/>
                </w:placeholder>
              </w:sdtPr>
              <w:sdtContent>
                <w:r w:rsidR="006E19B7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6E19B7" w:rsidRPr="000D4768">
              <w:t xml:space="preserve"> </w:t>
            </w:r>
            <w:r w:rsidR="006E19B7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EUR</w:t>
            </w:r>
          </w:p>
        </w:tc>
      </w:tr>
      <w:tr w:rsidR="006E19B7" w:rsidRPr="00203674" w14:paraId="6368239C" w14:textId="77777777" w:rsidTr="00513A4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9EAA6" w14:textId="5E787ABB" w:rsidR="006E19B7" w:rsidRPr="00105E71" w:rsidRDefault="006E19B7" w:rsidP="006E19B7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2.1.2 Adapter 20W USB-C – Einzelpreis (brutto)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BE475" w14:textId="32EEDAC1" w:rsidR="006E19B7" w:rsidRDefault="00000000" w:rsidP="006E19B7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495695160"/>
                <w:placeholder>
                  <w:docPart w:val="95EFFF902336477D9B51EA90961FE326"/>
                </w:placeholder>
              </w:sdtPr>
              <w:sdtContent>
                <w:r w:rsidR="006E19B7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6E19B7" w:rsidRPr="000D4768">
              <w:t xml:space="preserve"> </w:t>
            </w:r>
            <w:r w:rsidR="006E19B7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EUR</w:t>
            </w:r>
          </w:p>
        </w:tc>
      </w:tr>
      <w:tr w:rsidR="006E19B7" w:rsidRPr="00203674" w14:paraId="63ACB8A0" w14:textId="77777777" w:rsidTr="006E19B7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2AFFF9" w14:textId="1B104685" w:rsidR="006E19B7" w:rsidRDefault="006E19B7" w:rsidP="006E19B7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AAC74D" w14:textId="5A6E1530" w:rsidR="006E19B7" w:rsidRDefault="006E19B7" w:rsidP="006E19B7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E19B7" w:rsidRPr="00203674" w14:paraId="0C967935" w14:textId="77777777" w:rsidTr="00513A4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1B12B" w14:textId="03B48E32" w:rsidR="006E19B7" w:rsidRDefault="006E19B7" w:rsidP="006E19B7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2</w:t>
            </w:r>
            <w:r w:rsidRPr="00EC21D4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.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2</w:t>
            </w:r>
            <w:r w:rsidRPr="00EC21D4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Eingabestift mit mehreren Druckstufen – Einzelpreis (netto)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67300" w14:textId="40BFCC06" w:rsidR="006E19B7" w:rsidRDefault="00000000" w:rsidP="006E19B7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-2094305161"/>
                <w:placeholder>
                  <w:docPart w:val="5E1FB407087D4FB09DFFE37367004FF3"/>
                </w:placeholder>
              </w:sdtPr>
              <w:sdtContent>
                <w:r w:rsidR="006E19B7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6E19B7" w:rsidRPr="000D4768">
              <w:t xml:space="preserve"> </w:t>
            </w:r>
            <w:r w:rsidR="006E19B7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EUR</w:t>
            </w:r>
          </w:p>
        </w:tc>
      </w:tr>
      <w:tr w:rsidR="006E19B7" w:rsidRPr="00203674" w14:paraId="6BFF7A7A" w14:textId="77777777" w:rsidTr="00513A4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10E2C" w14:textId="430A7D87" w:rsidR="006E19B7" w:rsidRDefault="006E19B7" w:rsidP="006E19B7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2.2.1 Umsatzsteuersatz </w:t>
            </w: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-449709791"/>
                <w:placeholder>
                  <w:docPart w:val="8C98B3C7957E461BB7A72E83F5B9A400"/>
                </w:placeholder>
              </w:sdtPr>
              <w:sdtContent>
                <w:r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Pr="000D4768"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%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9AD71" w14:textId="62C9A44C" w:rsidR="006E19B7" w:rsidRPr="000D4768" w:rsidRDefault="00000000" w:rsidP="006E19B7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shd w:val="clear" w:color="auto" w:fill="BFBFBF" w:themeFill="background1" w:themeFillShade="BF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-957868844"/>
                <w:placeholder>
                  <w:docPart w:val="C547A4CE427A444B949A20A60B84CC8F"/>
                </w:placeholder>
              </w:sdtPr>
              <w:sdtContent>
                <w:r w:rsidR="006E19B7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6E19B7" w:rsidRPr="000D4768">
              <w:t xml:space="preserve"> </w:t>
            </w:r>
            <w:r w:rsidR="006E19B7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EUR</w:t>
            </w:r>
          </w:p>
        </w:tc>
      </w:tr>
      <w:tr w:rsidR="006E19B7" w:rsidRPr="00203674" w14:paraId="085F8156" w14:textId="77777777" w:rsidTr="00513A4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9CD0D" w14:textId="52F163AF" w:rsidR="006E19B7" w:rsidRDefault="006E19B7" w:rsidP="006E19B7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2.2.2 Eingabestift mit mehreren Druckstufen – Einzelpreis (brutto)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C3F92" w14:textId="118A0732" w:rsidR="006E19B7" w:rsidRPr="000D4768" w:rsidRDefault="00000000" w:rsidP="006E19B7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shd w:val="clear" w:color="auto" w:fill="BFBFBF" w:themeFill="background1" w:themeFillShade="BF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1668279022"/>
                <w:placeholder>
                  <w:docPart w:val="8B7BBEE6120D44F3A34A8E96C2A4CFA7"/>
                </w:placeholder>
              </w:sdtPr>
              <w:sdtContent>
                <w:r w:rsidR="006E19B7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6E19B7" w:rsidRPr="000D4768">
              <w:t xml:space="preserve"> </w:t>
            </w:r>
            <w:r w:rsidR="006E19B7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EUR</w:t>
            </w:r>
          </w:p>
        </w:tc>
      </w:tr>
      <w:tr w:rsidR="006E19B7" w:rsidRPr="00203674" w14:paraId="7BAC1A37" w14:textId="77777777" w:rsidTr="006E19B7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C9C6E2" w14:textId="77777777" w:rsidR="006E19B7" w:rsidRDefault="006E19B7" w:rsidP="006E19B7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DF96E1" w14:textId="77777777" w:rsidR="006E19B7" w:rsidRPr="000D4768" w:rsidRDefault="006E19B7" w:rsidP="006E19B7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shd w:val="clear" w:color="auto" w:fill="BFBFBF" w:themeFill="background1" w:themeFillShade="BF"/>
              </w:rPr>
            </w:pPr>
          </w:p>
        </w:tc>
      </w:tr>
      <w:tr w:rsidR="006E19B7" w:rsidRPr="00203674" w14:paraId="1455554F" w14:textId="77777777" w:rsidTr="00513A4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EF00C" w14:textId="28B67DE9" w:rsidR="006E19B7" w:rsidRDefault="006E19B7" w:rsidP="006E19B7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2.3 Schutzhüllen mit Tastatur inkl. Touchpad – Einzelpreis (netto)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BC305" w14:textId="7C090EAF" w:rsidR="006E19B7" w:rsidRPr="000D4768" w:rsidRDefault="00000000" w:rsidP="006E19B7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shd w:val="clear" w:color="auto" w:fill="BFBFBF" w:themeFill="background1" w:themeFillShade="BF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252554921"/>
                <w:placeholder>
                  <w:docPart w:val="F9124945F2AB451BB7DDE255B11D3D04"/>
                </w:placeholder>
              </w:sdtPr>
              <w:sdtContent>
                <w:r w:rsidR="006E19B7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6E19B7" w:rsidRPr="000D4768">
              <w:t xml:space="preserve"> </w:t>
            </w:r>
            <w:r w:rsidR="006E19B7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EUR</w:t>
            </w:r>
          </w:p>
        </w:tc>
      </w:tr>
      <w:tr w:rsidR="006E19B7" w:rsidRPr="00203674" w14:paraId="2435E8F8" w14:textId="77777777" w:rsidTr="00513A4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8843A" w14:textId="43374963" w:rsidR="006E19B7" w:rsidRDefault="006E19B7" w:rsidP="006E19B7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2.3.1 Umsatzsteuersatz </w:t>
            </w: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-265700261"/>
                <w:placeholder>
                  <w:docPart w:val="D392057912F84353A67F8977049D74A6"/>
                </w:placeholder>
              </w:sdtPr>
              <w:sdtContent>
                <w:r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Pr="000D4768"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%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58D99" w14:textId="041F9749" w:rsidR="006E19B7" w:rsidRPr="000D4768" w:rsidRDefault="00000000" w:rsidP="006E19B7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shd w:val="clear" w:color="auto" w:fill="BFBFBF" w:themeFill="background1" w:themeFillShade="BF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1141765664"/>
                <w:placeholder>
                  <w:docPart w:val="E7BEF06C882C496388BBEE0521E8F6B5"/>
                </w:placeholder>
              </w:sdtPr>
              <w:sdtContent>
                <w:r w:rsidR="006E19B7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6E19B7" w:rsidRPr="000D4768">
              <w:t xml:space="preserve"> </w:t>
            </w:r>
            <w:r w:rsidR="006E19B7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EUR</w:t>
            </w:r>
          </w:p>
        </w:tc>
      </w:tr>
      <w:tr w:rsidR="006E19B7" w:rsidRPr="00203674" w14:paraId="2CBA0B74" w14:textId="77777777" w:rsidTr="00513A4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6198C" w14:textId="78563BF3" w:rsidR="006E19B7" w:rsidRDefault="006E19B7" w:rsidP="006E19B7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2.3.2 Schutzhüllen mit Tastatur inkl. Touchpad – Einzelpreis (brutto)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ED625" w14:textId="1F46DF2D" w:rsidR="006E19B7" w:rsidRPr="000D4768" w:rsidRDefault="00000000" w:rsidP="006E19B7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shd w:val="clear" w:color="auto" w:fill="BFBFBF" w:themeFill="background1" w:themeFillShade="BF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-1777402495"/>
                <w:placeholder>
                  <w:docPart w:val="6E7D277453FB424686FD5DDA03184F06"/>
                </w:placeholder>
              </w:sdtPr>
              <w:sdtContent>
                <w:r w:rsidR="006E19B7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6E19B7" w:rsidRPr="000D4768">
              <w:t xml:space="preserve"> </w:t>
            </w:r>
            <w:r w:rsidR="006E19B7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EUR</w:t>
            </w:r>
          </w:p>
        </w:tc>
      </w:tr>
      <w:tr w:rsidR="006E19B7" w:rsidRPr="00203674" w14:paraId="01472621" w14:textId="77777777" w:rsidTr="006E19B7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C6901F" w14:textId="77777777" w:rsidR="006E19B7" w:rsidRDefault="006E19B7" w:rsidP="006E19B7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93AC56" w14:textId="77777777" w:rsidR="006E19B7" w:rsidRPr="000D4768" w:rsidRDefault="006E19B7" w:rsidP="006E19B7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shd w:val="clear" w:color="auto" w:fill="BFBFBF" w:themeFill="background1" w:themeFillShade="BF"/>
              </w:rPr>
            </w:pPr>
          </w:p>
        </w:tc>
      </w:tr>
      <w:tr w:rsidR="006E19B7" w:rsidRPr="00203674" w14:paraId="0DA9E825" w14:textId="77777777" w:rsidTr="00513A4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D8936" w14:textId="4A3B7A54" w:rsidR="006E19B7" w:rsidRDefault="006E19B7" w:rsidP="006E19B7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 xml:space="preserve">3 </w:t>
            </w:r>
            <w:r w:rsidRPr="00EC21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>Gesamtkosten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 xml:space="preserve"> Einzelgeräte und Zubehör (netto)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5BFBF" w14:textId="66D0CCC5" w:rsidR="006E19B7" w:rsidRPr="000D4768" w:rsidRDefault="00000000" w:rsidP="006E19B7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shd w:val="clear" w:color="auto" w:fill="BFBFBF" w:themeFill="background1" w:themeFillShade="BF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-1120526159"/>
                <w:placeholder>
                  <w:docPart w:val="BF8162CC4BA840DEA5DA290871C983E4"/>
                </w:placeholder>
              </w:sdtPr>
              <w:sdtContent>
                <w:r w:rsidR="006E19B7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6E19B7" w:rsidRPr="000D4768">
              <w:t xml:space="preserve"> </w:t>
            </w:r>
            <w:r w:rsidR="006E19B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>EUR</w:t>
            </w:r>
          </w:p>
        </w:tc>
      </w:tr>
      <w:tr w:rsidR="006E19B7" w:rsidRPr="00203674" w14:paraId="5DEEB667" w14:textId="77777777" w:rsidTr="00513A4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80553" w14:textId="29D86862" w:rsidR="006E19B7" w:rsidRDefault="006E19B7" w:rsidP="006E1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  <w:t>3.1 Gesamtkosten Einzelgeräte und Zubehör (brutto)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11992" w14:textId="6E293EB5" w:rsidR="006E19B7" w:rsidRPr="000D4768" w:rsidRDefault="00000000" w:rsidP="006E19B7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shd w:val="clear" w:color="auto" w:fill="BFBFBF" w:themeFill="background1" w:themeFillShade="BF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1840108562"/>
                <w:placeholder>
                  <w:docPart w:val="2D970DEC247744CA80EC40F0DAE1C062"/>
                </w:placeholder>
              </w:sdtPr>
              <w:sdtContent>
                <w:r w:rsidR="006E19B7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6E19B7" w:rsidRPr="000D4768">
              <w:t xml:space="preserve"> </w:t>
            </w:r>
            <w:r w:rsidR="006E19B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>EUR</w:t>
            </w:r>
          </w:p>
        </w:tc>
      </w:tr>
      <w:tr w:rsidR="006E19B7" w:rsidRPr="00203674" w14:paraId="727D248D" w14:textId="77777777" w:rsidTr="006E19B7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B06485" w14:textId="77777777" w:rsidR="006E19B7" w:rsidRDefault="006E19B7" w:rsidP="006E19B7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0D04C7" w14:textId="77777777" w:rsidR="006E19B7" w:rsidRPr="000D4768" w:rsidRDefault="006E19B7" w:rsidP="006E19B7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shd w:val="clear" w:color="auto" w:fill="BFBFBF" w:themeFill="background1" w:themeFillShade="BF"/>
              </w:rPr>
            </w:pPr>
          </w:p>
        </w:tc>
      </w:tr>
      <w:tr w:rsidR="006E19B7" w:rsidRPr="00203674" w14:paraId="6AC56829" w14:textId="77777777" w:rsidTr="00513A4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8C81A" w14:textId="5D18BCC7" w:rsidR="006E19B7" w:rsidRDefault="006E19B7" w:rsidP="006E19B7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  <w:t>4 Gesamtkosten für 1</w:t>
            </w:r>
            <w:r w:rsidR="002C6E20"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  <w:t>42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  <w:t xml:space="preserve"> Geräte und 1</w:t>
            </w:r>
            <w:r w:rsidR="002C6E20"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  <w:t>42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  <w:t xml:space="preserve"> Zubehör (netto)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1451E" w14:textId="73216BA3" w:rsidR="006E19B7" w:rsidRPr="000D4768" w:rsidRDefault="00000000" w:rsidP="006E19B7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shd w:val="clear" w:color="auto" w:fill="BFBFBF" w:themeFill="background1" w:themeFillShade="BF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343985038"/>
                <w:placeholder>
                  <w:docPart w:val="93C18DC594C64AF99E69CBB5B5B2187B"/>
                </w:placeholder>
              </w:sdtPr>
              <w:sdtContent>
                <w:r w:rsidR="006E19B7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6E19B7" w:rsidRPr="000D4768">
              <w:t xml:space="preserve"> </w:t>
            </w:r>
            <w:r w:rsidR="006E19B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>EUR</w:t>
            </w:r>
          </w:p>
        </w:tc>
      </w:tr>
      <w:tr w:rsidR="006E19B7" w:rsidRPr="00203674" w14:paraId="2CFE2020" w14:textId="77777777" w:rsidTr="00513A4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15793" w14:textId="2E53AD92" w:rsidR="006E19B7" w:rsidRDefault="006E19B7" w:rsidP="006E19B7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  <w:t>4.1 Gesamtkosten für 1</w:t>
            </w:r>
            <w:r w:rsidR="002C6E20"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  <w:t>42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  <w:t xml:space="preserve"> Geräte und 1</w:t>
            </w:r>
            <w:r w:rsidR="002C6E20"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  <w:t>42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  <w:t xml:space="preserve"> Zubehör (brutto)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9938B" w14:textId="5FD95BA7" w:rsidR="006E19B7" w:rsidRPr="000D4768" w:rsidRDefault="00000000" w:rsidP="006E19B7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shd w:val="clear" w:color="auto" w:fill="BFBFBF" w:themeFill="background1" w:themeFillShade="BF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1884978550"/>
                <w:placeholder>
                  <w:docPart w:val="9AAFA04995554929A2C57B21B065213F"/>
                </w:placeholder>
              </w:sdtPr>
              <w:sdtContent>
                <w:r w:rsidR="006E19B7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6E19B7" w:rsidRPr="000D4768">
              <w:t xml:space="preserve"> </w:t>
            </w:r>
            <w:r w:rsidR="006E19B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>EUR</w:t>
            </w:r>
          </w:p>
        </w:tc>
      </w:tr>
      <w:tr w:rsidR="006E19B7" w:rsidRPr="00203674" w14:paraId="5BA1FD92" w14:textId="77777777" w:rsidTr="006E19B7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58A2EA" w14:textId="77777777" w:rsidR="006E19B7" w:rsidRDefault="006E19B7" w:rsidP="006E19B7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6ECC57" w14:textId="77777777" w:rsidR="006E19B7" w:rsidRPr="000D4768" w:rsidRDefault="006E19B7" w:rsidP="006E19B7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shd w:val="clear" w:color="auto" w:fill="BFBFBF" w:themeFill="background1" w:themeFillShade="BF"/>
              </w:rPr>
            </w:pPr>
          </w:p>
        </w:tc>
      </w:tr>
      <w:tr w:rsidR="006E19B7" w:rsidRPr="00203674" w14:paraId="296F80C1" w14:textId="77777777" w:rsidTr="00513A4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A73C2" w14:textId="35AB4069" w:rsidR="006E19B7" w:rsidRDefault="006E19B7" w:rsidP="006E19B7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5 </w:t>
            </w:r>
            <w:r w:rsidRPr="00105E71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G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ewährleistungse</w:t>
            </w:r>
            <w:r w:rsidRPr="00105E71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rweiterung auf vier Jahre 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(optional), (netto) 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7B09E" w14:textId="05D2BCE3" w:rsidR="006E19B7" w:rsidRPr="000D4768" w:rsidRDefault="00000000" w:rsidP="006E19B7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shd w:val="clear" w:color="auto" w:fill="BFBFBF" w:themeFill="background1" w:themeFillShade="BF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2120253861"/>
                <w:placeholder>
                  <w:docPart w:val="476DC0F05F3C42849060D0B5CC227591"/>
                </w:placeholder>
              </w:sdtPr>
              <w:sdtContent>
                <w:r w:rsidR="006E19B7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6E19B7" w:rsidRPr="000D4768">
              <w:t xml:space="preserve"> </w:t>
            </w:r>
            <w:r w:rsidR="006E19B7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EUR</w:t>
            </w:r>
          </w:p>
        </w:tc>
      </w:tr>
      <w:tr w:rsidR="006E19B7" w:rsidRPr="00203674" w14:paraId="1C41D0FB" w14:textId="77777777" w:rsidTr="00513A4B">
        <w:trPr>
          <w:trHeight w:val="330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AAA6A" w14:textId="23FAF245" w:rsidR="006E19B7" w:rsidRDefault="006E19B7" w:rsidP="006E19B7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5.1 </w:t>
            </w:r>
            <w:r w:rsidRPr="00105E71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G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ewährleistungse</w:t>
            </w:r>
            <w:r w:rsidRPr="00105E71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rweiterung auf vier Jahre 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(optional), (brutto)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87CA0" w14:textId="6D2D06AC" w:rsidR="006E19B7" w:rsidRPr="000D4768" w:rsidRDefault="00000000" w:rsidP="006E19B7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shd w:val="clear" w:color="auto" w:fill="BFBFBF" w:themeFill="background1" w:themeFillShade="BF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-287354760"/>
                <w:placeholder>
                  <w:docPart w:val="A4ADDF9B16A04B94A2A63ACED8EE5179"/>
                </w:placeholder>
              </w:sdtPr>
              <w:sdtContent>
                <w:r w:rsidR="006E19B7" w:rsidRPr="000D4768">
                  <w:rPr>
                    <w:rFonts w:ascii="Arial" w:hAnsi="Arial" w:cs="Arial"/>
                    <w:b/>
                    <w:sz w:val="18"/>
                    <w:szCs w:val="18"/>
                    <w:shd w:val="clear" w:color="auto" w:fill="BFBFBF" w:themeFill="background1" w:themeFillShade="BF"/>
                  </w:rPr>
                  <w:t>°°°</w:t>
                </w:r>
              </w:sdtContent>
            </w:sdt>
            <w:r w:rsidR="006E19B7" w:rsidRPr="000D4768">
              <w:t xml:space="preserve"> </w:t>
            </w:r>
            <w:r w:rsidR="006E19B7" w:rsidRPr="00670B39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EUR</w:t>
            </w:r>
          </w:p>
        </w:tc>
      </w:tr>
    </w:tbl>
    <w:p w14:paraId="6CDCF9FC" w14:textId="77777777" w:rsidR="00A4153A" w:rsidRDefault="00A4153A" w:rsidP="00021E59">
      <w:pPr>
        <w:spacing w:after="0" w:line="240" w:lineRule="auto"/>
      </w:pPr>
    </w:p>
    <w:p w14:paraId="64D369B1" w14:textId="77777777" w:rsidR="00A4153A" w:rsidRDefault="00A4153A" w:rsidP="00021E59">
      <w:pPr>
        <w:spacing w:after="0" w:line="240" w:lineRule="auto"/>
      </w:pPr>
    </w:p>
    <w:p w14:paraId="6913A5DD" w14:textId="77777777" w:rsidR="00A4153A" w:rsidRDefault="00A4153A" w:rsidP="00021E59">
      <w:pPr>
        <w:spacing w:after="0" w:line="240" w:lineRule="auto"/>
      </w:pPr>
    </w:p>
    <w:sectPr w:rsidR="00A4153A" w:rsidSect="00D2548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5" w:right="1418" w:bottom="567" w:left="1418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71FEA" w14:textId="77777777" w:rsidR="000B5975" w:rsidRDefault="000B5975">
      <w:r>
        <w:separator/>
      </w:r>
    </w:p>
  </w:endnote>
  <w:endnote w:type="continuationSeparator" w:id="0">
    <w:p w14:paraId="04DC25E3" w14:textId="77777777" w:rsidR="000B5975" w:rsidRDefault="000B5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DCAA8" w14:textId="77777777" w:rsidR="00201A1F" w:rsidRDefault="00201A1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3661A" w14:textId="2471B054" w:rsidR="00887FAD" w:rsidRDefault="00887FAD">
    <w:pPr>
      <w:pStyle w:val="Fuzeile"/>
    </w:pPr>
    <w:r>
      <w:t>Vergabeverfahren "Beschaffung und Inbetriebnahme von mobilen Endgeräten"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6F206" w14:textId="23753E20" w:rsidR="00FD39D3" w:rsidRDefault="00475AFA">
    <w:pPr>
      <w:pStyle w:val="Fuzeile"/>
    </w:pPr>
    <w:r>
      <w:t>Vergabeverfahre</w:t>
    </w:r>
    <w:r w:rsidR="00021E59">
      <w:t>n "Beschaffung und Inbetriebnahme von mobilen Endgeräten"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02BD16" w14:textId="77777777" w:rsidR="000B5975" w:rsidRDefault="000B5975">
      <w:r>
        <w:separator/>
      </w:r>
    </w:p>
  </w:footnote>
  <w:footnote w:type="continuationSeparator" w:id="0">
    <w:p w14:paraId="55CADA7E" w14:textId="77777777" w:rsidR="000B5975" w:rsidRDefault="000B59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F2848" w14:textId="77777777" w:rsidR="00201A1F" w:rsidRDefault="00201A1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1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388"/>
      <w:gridCol w:w="3682"/>
    </w:tblGrid>
    <w:tr w:rsidR="0008438C" w:rsidRPr="0008438C" w14:paraId="4B363E14" w14:textId="77777777" w:rsidTr="00851CC4">
      <w:sdt>
        <w:sdtPr>
          <w:rPr>
            <w:noProof/>
          </w:rPr>
          <w:alias w:val="AG-Logo"/>
          <w:tag w:val="AG-Logo"/>
          <w:id w:val="563066118"/>
          <w:picture/>
        </w:sdtPr>
        <w:sdtContent>
          <w:tc>
            <w:tcPr>
              <w:tcW w:w="5449" w:type="dxa"/>
            </w:tcPr>
            <w:p w14:paraId="7D4DB239" w14:textId="2F297DE1" w:rsidR="0008438C" w:rsidRPr="0008438C" w:rsidRDefault="00411F53" w:rsidP="0008438C">
              <w:pPr>
                <w:tabs>
                  <w:tab w:val="center" w:pos="4536"/>
                  <w:tab w:val="right" w:pos="9072"/>
                </w:tabs>
                <w:spacing w:after="0" w:line="240" w:lineRule="auto"/>
                <w:rPr>
                  <w:rFonts w:ascii="Arial" w:eastAsia="Lucida Sans Unicode" w:hAnsi="Arial" w:cs="Arial"/>
                  <w:sz w:val="16"/>
                  <w:szCs w:val="16"/>
                </w:rPr>
              </w:pPr>
              <w:r w:rsidRPr="00411F53">
                <w:rPr>
                  <w:noProof/>
                </w:rPr>
                <w:drawing>
                  <wp:inline distT="0" distB="0" distL="0" distR="0" wp14:anchorId="38F9D162" wp14:editId="3781AEFF">
                    <wp:extent cx="2533650" cy="633413"/>
                    <wp:effectExtent l="0" t="0" r="0" b="0"/>
                    <wp:docPr id="1846874424" name="Grafik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42991" cy="63574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  <w:tc>
        <w:tcPr>
          <w:tcW w:w="3837" w:type="dxa"/>
        </w:tcPr>
        <w:p w14:paraId="28BB203B" w14:textId="77777777" w:rsidR="0008438C" w:rsidRPr="0008438C" w:rsidRDefault="0008438C" w:rsidP="0008438C">
          <w:pPr>
            <w:tabs>
              <w:tab w:val="center" w:pos="4536"/>
              <w:tab w:val="right" w:pos="9072"/>
            </w:tabs>
            <w:spacing w:after="0" w:line="240" w:lineRule="auto"/>
            <w:jc w:val="right"/>
            <w:rPr>
              <w:rFonts w:ascii="Arial" w:eastAsia="Lucida Sans Unicode" w:hAnsi="Arial" w:cs="Arial"/>
              <w:sz w:val="16"/>
              <w:szCs w:val="16"/>
            </w:rPr>
          </w:pPr>
          <w:r w:rsidRPr="0008438C">
            <w:rPr>
              <w:rFonts w:ascii="Arial" w:eastAsia="Lucida Sans Unicode" w:hAnsi="Arial" w:cs="Arial"/>
              <w:sz w:val="16"/>
              <w:szCs w:val="16"/>
            </w:rPr>
            <w:t>Vergabeverfahren</w:t>
          </w:r>
        </w:p>
        <w:p w14:paraId="2DD04416" w14:textId="4824D197" w:rsidR="0008438C" w:rsidRPr="0008438C" w:rsidRDefault="0008438C" w:rsidP="0008438C">
          <w:pPr>
            <w:tabs>
              <w:tab w:val="center" w:pos="4536"/>
              <w:tab w:val="right" w:pos="9072"/>
            </w:tabs>
            <w:spacing w:after="0" w:line="240" w:lineRule="auto"/>
            <w:jc w:val="right"/>
            <w:rPr>
              <w:rFonts w:ascii="Arial" w:eastAsia="Lucida Sans Unicode" w:hAnsi="Arial" w:cs="Arial"/>
              <w:sz w:val="16"/>
              <w:szCs w:val="16"/>
            </w:rPr>
          </w:pPr>
          <w:r w:rsidRPr="0008438C">
            <w:rPr>
              <w:rFonts w:ascii="Arial" w:eastAsia="Lucida Sans Unicode" w:hAnsi="Arial" w:cs="Arial"/>
              <w:sz w:val="16"/>
              <w:szCs w:val="16"/>
            </w:rPr>
            <w:t>"</w:t>
          </w:r>
          <w:r w:rsidR="00021E59">
            <w:rPr>
              <w:rFonts w:ascii="Arial" w:eastAsia="Lucida Sans Unicode" w:hAnsi="Arial" w:cs="Arial"/>
              <w:sz w:val="16"/>
              <w:szCs w:val="16"/>
            </w:rPr>
            <w:t>Beschaffung und Inbetriebnahme von digitalen Endgeräten</w:t>
          </w:r>
          <w:r w:rsidRPr="0008438C">
            <w:rPr>
              <w:rFonts w:ascii="Arial" w:eastAsia="Lucida Sans Unicode" w:hAnsi="Arial" w:cs="Arial"/>
              <w:sz w:val="16"/>
              <w:szCs w:val="16"/>
            </w:rPr>
            <w:t>"</w:t>
          </w:r>
        </w:p>
        <w:p w14:paraId="29D0D2DD" w14:textId="77777777" w:rsidR="0008438C" w:rsidRPr="0008438C" w:rsidRDefault="0008438C" w:rsidP="0008438C">
          <w:pPr>
            <w:tabs>
              <w:tab w:val="center" w:pos="4536"/>
              <w:tab w:val="right" w:pos="9072"/>
            </w:tabs>
            <w:spacing w:after="0" w:line="240" w:lineRule="auto"/>
            <w:jc w:val="right"/>
            <w:rPr>
              <w:rFonts w:ascii="Arial" w:eastAsia="Lucida Sans Unicode" w:hAnsi="Arial" w:cs="Arial"/>
              <w:sz w:val="16"/>
              <w:szCs w:val="16"/>
            </w:rPr>
          </w:pPr>
          <w:r w:rsidRPr="0008438C">
            <w:rPr>
              <w:rFonts w:ascii="Arial" w:eastAsia="Lucida Sans Unicode" w:hAnsi="Arial" w:cs="Arial"/>
              <w:sz w:val="16"/>
              <w:szCs w:val="16"/>
            </w:rPr>
            <w:t xml:space="preserve">- </w:t>
          </w:r>
          <w:r>
            <w:rPr>
              <w:rFonts w:ascii="Arial" w:eastAsia="Lucida Sans Unicode" w:hAnsi="Arial" w:cs="Arial"/>
              <w:sz w:val="16"/>
              <w:szCs w:val="16"/>
            </w:rPr>
            <w:t>Preisblätter</w:t>
          </w:r>
          <w:r w:rsidRPr="0008438C">
            <w:rPr>
              <w:rFonts w:ascii="Arial" w:eastAsia="Lucida Sans Unicode" w:hAnsi="Arial" w:cs="Arial"/>
              <w:sz w:val="16"/>
              <w:szCs w:val="16"/>
            </w:rPr>
            <w:t xml:space="preserve"> -</w:t>
          </w:r>
        </w:p>
      </w:tc>
    </w:tr>
  </w:tbl>
  <w:p w14:paraId="08FA460D" w14:textId="77777777" w:rsidR="0008438C" w:rsidRDefault="0008438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1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8"/>
      <w:gridCol w:w="4392"/>
    </w:tblGrid>
    <w:tr w:rsidR="0008438C" w:rsidRPr="0008438C" w14:paraId="6D13383B" w14:textId="77777777" w:rsidTr="007A5554">
      <w:tc>
        <w:tcPr>
          <w:tcW w:w="4678" w:type="dxa"/>
        </w:tcPr>
        <w:p w14:paraId="2C080597" w14:textId="0894D303" w:rsidR="0008438C" w:rsidRPr="0008438C" w:rsidRDefault="00000000" w:rsidP="0008438C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Arial" w:eastAsia="Lucida Sans Unicode" w:hAnsi="Arial" w:cs="Arial"/>
              <w:sz w:val="16"/>
              <w:szCs w:val="16"/>
            </w:rPr>
          </w:pPr>
          <w:sdt>
            <w:sdtPr>
              <w:rPr>
                <w:rFonts w:cs="Arial"/>
                <w:b/>
                <w:noProof/>
                <w:sz w:val="36"/>
                <w:szCs w:val="36"/>
                <w:lang w:eastAsia="zh-CN"/>
              </w:rPr>
              <w:alias w:val="AG-Logo"/>
              <w:tag w:val="AG-Logo"/>
              <w:id w:val="-598803093"/>
              <w:picture/>
            </w:sdtPr>
            <w:sdtContent/>
          </w:sdt>
          <w:r w:rsidR="00411F53">
            <w:t xml:space="preserve"> </w:t>
          </w:r>
          <w:r w:rsidR="00411F53">
            <w:rPr>
              <w:noProof/>
            </w:rPr>
            <w:drawing>
              <wp:inline distT="0" distB="0" distL="0" distR="0" wp14:anchorId="03FDFF6C" wp14:editId="127E0BBB">
                <wp:extent cx="2514600" cy="628650"/>
                <wp:effectExtent l="0" t="0" r="0" b="0"/>
                <wp:docPr id="282236979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24996" cy="6312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92" w:type="dxa"/>
        </w:tcPr>
        <w:p w14:paraId="4ACB34D7" w14:textId="77777777" w:rsidR="0008438C" w:rsidRPr="0008438C" w:rsidRDefault="0008438C" w:rsidP="0008438C">
          <w:pPr>
            <w:tabs>
              <w:tab w:val="center" w:pos="4536"/>
              <w:tab w:val="right" w:pos="9072"/>
            </w:tabs>
            <w:spacing w:after="0" w:line="240" w:lineRule="auto"/>
            <w:jc w:val="right"/>
            <w:rPr>
              <w:rFonts w:ascii="Arial" w:eastAsia="Lucida Sans Unicode" w:hAnsi="Arial" w:cs="Arial"/>
              <w:sz w:val="16"/>
              <w:szCs w:val="16"/>
            </w:rPr>
          </w:pPr>
          <w:r w:rsidRPr="0008438C">
            <w:rPr>
              <w:rFonts w:ascii="Arial" w:eastAsia="Lucida Sans Unicode" w:hAnsi="Arial" w:cs="Arial"/>
              <w:sz w:val="16"/>
              <w:szCs w:val="16"/>
            </w:rPr>
            <w:t>Vergabeverfahren</w:t>
          </w:r>
        </w:p>
        <w:p w14:paraId="70B704C7" w14:textId="1EB89849" w:rsidR="0008438C" w:rsidRPr="0008438C" w:rsidRDefault="0008438C" w:rsidP="00021E59">
          <w:pPr>
            <w:tabs>
              <w:tab w:val="center" w:pos="4536"/>
              <w:tab w:val="right" w:pos="9072"/>
            </w:tabs>
            <w:spacing w:after="0" w:line="240" w:lineRule="auto"/>
            <w:ind w:hanging="230"/>
            <w:jc w:val="right"/>
            <w:rPr>
              <w:rFonts w:ascii="Arial" w:eastAsia="Lucida Sans Unicode" w:hAnsi="Arial" w:cs="Arial"/>
              <w:sz w:val="16"/>
              <w:szCs w:val="16"/>
            </w:rPr>
          </w:pPr>
          <w:r w:rsidRPr="0008438C">
            <w:rPr>
              <w:rFonts w:ascii="Arial" w:eastAsia="Lucida Sans Unicode" w:hAnsi="Arial" w:cs="Arial"/>
              <w:sz w:val="16"/>
              <w:szCs w:val="16"/>
            </w:rPr>
            <w:t>"</w:t>
          </w:r>
          <w:r w:rsidR="00021E59">
            <w:rPr>
              <w:rFonts w:ascii="Arial" w:eastAsia="Lucida Sans Unicode" w:hAnsi="Arial" w:cs="Arial"/>
              <w:sz w:val="16"/>
              <w:szCs w:val="16"/>
            </w:rPr>
            <w:t>Beschaffung und Inbetriebnahme von digitalen Endgeräten</w:t>
          </w:r>
          <w:r w:rsidRPr="0008438C">
            <w:rPr>
              <w:rFonts w:ascii="Arial" w:eastAsia="Lucida Sans Unicode" w:hAnsi="Arial" w:cs="Arial"/>
              <w:sz w:val="16"/>
              <w:szCs w:val="16"/>
            </w:rPr>
            <w:t>"</w:t>
          </w:r>
        </w:p>
        <w:p w14:paraId="383F3CFB" w14:textId="193528A3" w:rsidR="0008438C" w:rsidRPr="0008438C" w:rsidRDefault="0008438C" w:rsidP="0008438C">
          <w:pPr>
            <w:tabs>
              <w:tab w:val="center" w:pos="4536"/>
              <w:tab w:val="right" w:pos="9072"/>
            </w:tabs>
            <w:spacing w:after="0" w:line="240" w:lineRule="auto"/>
            <w:jc w:val="right"/>
            <w:rPr>
              <w:rFonts w:ascii="Arial" w:eastAsia="Lucida Sans Unicode" w:hAnsi="Arial" w:cs="Arial"/>
              <w:sz w:val="16"/>
              <w:szCs w:val="16"/>
            </w:rPr>
          </w:pPr>
          <w:r w:rsidRPr="0008438C">
            <w:rPr>
              <w:rFonts w:ascii="Arial" w:eastAsia="Lucida Sans Unicode" w:hAnsi="Arial" w:cs="Arial"/>
              <w:sz w:val="16"/>
              <w:szCs w:val="16"/>
            </w:rPr>
            <w:t xml:space="preserve">- </w:t>
          </w:r>
          <w:r w:rsidR="004F1D65">
            <w:rPr>
              <w:rFonts w:ascii="Arial" w:eastAsia="Lucida Sans Unicode" w:hAnsi="Arial" w:cs="Arial"/>
              <w:sz w:val="16"/>
              <w:szCs w:val="16"/>
            </w:rPr>
            <w:t>Formblatt Preis- und Kalkulationsblatt</w:t>
          </w:r>
          <w:r w:rsidRPr="0008438C">
            <w:rPr>
              <w:rFonts w:ascii="Arial" w:eastAsia="Lucida Sans Unicode" w:hAnsi="Arial" w:cs="Arial"/>
              <w:sz w:val="16"/>
              <w:szCs w:val="16"/>
            </w:rPr>
            <w:t xml:space="preserve"> -</w:t>
          </w:r>
        </w:p>
      </w:tc>
    </w:tr>
  </w:tbl>
  <w:p w14:paraId="30D50345" w14:textId="6ADDDF37" w:rsidR="008A661A" w:rsidRDefault="008A661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8482482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EFA07EE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B18E09E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AE5815B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4FBAEB54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C96795E"/>
    <w:multiLevelType w:val="hybridMultilevel"/>
    <w:tmpl w:val="E0C2075C"/>
    <w:lvl w:ilvl="0" w:tplc="D98093D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435F4"/>
    <w:multiLevelType w:val="hybridMultilevel"/>
    <w:tmpl w:val="C020260E"/>
    <w:lvl w:ilvl="0" w:tplc="6D5A6EF2">
      <w:start w:val="1"/>
      <w:numFmt w:val="upperLetter"/>
      <w:lvlText w:val="%1."/>
      <w:lvlJc w:val="left"/>
      <w:pPr>
        <w:ind w:left="720" w:hanging="360"/>
      </w:pPr>
      <w:rPr>
        <w:rFonts w:ascii="Arial" w:eastAsia="Times New Roman" w:hAnsi="Arial" w:cs="Arial" w:hint="default"/>
        <w:sz w:val="1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FB5C12"/>
    <w:multiLevelType w:val="hybridMultilevel"/>
    <w:tmpl w:val="40DEFE2E"/>
    <w:lvl w:ilvl="0" w:tplc="F1C6E8DE">
      <w:start w:val="1"/>
      <w:numFmt w:val="none"/>
      <w:pStyle w:val="Beweis"/>
      <w:lvlText w:val="Beweis:"/>
      <w:lvlJc w:val="left"/>
      <w:pPr>
        <w:tabs>
          <w:tab w:val="num" w:pos="1843"/>
        </w:tabs>
        <w:ind w:left="1843" w:hanging="1134"/>
      </w:pPr>
      <w:rPr>
        <w:rFonts w:ascii="Arial" w:hAnsi="Arial" w:hint="default"/>
        <w:b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7D729CD"/>
    <w:multiLevelType w:val="multilevel"/>
    <w:tmpl w:val="122450BA"/>
    <w:lvl w:ilvl="0">
      <w:start w:val="1"/>
      <w:numFmt w:val="decimal"/>
      <w:lvlRestart w:val="0"/>
      <w:pStyle w:val="berschrift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lowerLetter"/>
      <w:pStyle w:val="berschrift4"/>
      <w:lvlText w:val="(%4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4">
      <w:start w:val="1"/>
      <w:numFmt w:val="lowerRoman"/>
      <w:pStyle w:val="berschrift5"/>
      <w:lvlText w:val="(%5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5">
      <w:start w:val="1"/>
      <w:numFmt w:val="decimal"/>
      <w:pStyle w:val="berschrift6"/>
      <w:lvlText w:val="(%6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6">
      <w:start w:val="1"/>
      <w:numFmt w:val="lowerLetter"/>
      <w:pStyle w:val="berschrift7"/>
      <w:lvlText w:val="%7.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7">
      <w:start w:val="1"/>
      <w:numFmt w:val="lowerRoman"/>
      <w:pStyle w:val="berschrift8"/>
      <w:lvlText w:val="%8.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8">
      <w:start w:val="1"/>
      <w:numFmt w:val="decimal"/>
      <w:pStyle w:val="berschrift9"/>
      <w:lvlText w:val="%9)"/>
      <w:lvlJc w:val="left"/>
      <w:pPr>
        <w:tabs>
          <w:tab w:val="num" w:pos="4961"/>
        </w:tabs>
        <w:ind w:left="4961" w:hanging="709"/>
      </w:pPr>
      <w:rPr>
        <w:rFonts w:hint="default"/>
      </w:rPr>
    </w:lvl>
  </w:abstractNum>
  <w:abstractNum w:abstractNumId="9" w15:restartNumberingAfterBreak="0">
    <w:nsid w:val="5D8F712E"/>
    <w:multiLevelType w:val="hybridMultilevel"/>
    <w:tmpl w:val="BEC8A98C"/>
    <w:lvl w:ilvl="0" w:tplc="48122EC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326162"/>
    <w:multiLevelType w:val="hybridMultilevel"/>
    <w:tmpl w:val="BAD62A0E"/>
    <w:lvl w:ilvl="0" w:tplc="2AB841F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950E6F"/>
    <w:multiLevelType w:val="hybridMultilevel"/>
    <w:tmpl w:val="B7A48AE8"/>
    <w:lvl w:ilvl="0" w:tplc="AEDA827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269202">
    <w:abstractNumId w:val="8"/>
  </w:num>
  <w:num w:numId="2" w16cid:durableId="915479702">
    <w:abstractNumId w:val="7"/>
  </w:num>
  <w:num w:numId="3" w16cid:durableId="1304118124">
    <w:abstractNumId w:val="4"/>
  </w:num>
  <w:num w:numId="4" w16cid:durableId="884873776">
    <w:abstractNumId w:val="3"/>
  </w:num>
  <w:num w:numId="5" w16cid:durableId="8877232">
    <w:abstractNumId w:val="2"/>
  </w:num>
  <w:num w:numId="6" w16cid:durableId="1380132453">
    <w:abstractNumId w:val="1"/>
  </w:num>
  <w:num w:numId="7" w16cid:durableId="1390573734">
    <w:abstractNumId w:val="0"/>
  </w:num>
  <w:num w:numId="8" w16cid:durableId="1109353727">
    <w:abstractNumId w:val="4"/>
  </w:num>
  <w:num w:numId="9" w16cid:durableId="323780532">
    <w:abstractNumId w:val="9"/>
  </w:num>
  <w:num w:numId="10" w16cid:durableId="755590585">
    <w:abstractNumId w:val="5"/>
  </w:num>
  <w:num w:numId="11" w16cid:durableId="1948848038">
    <w:abstractNumId w:val="6"/>
  </w:num>
  <w:num w:numId="12" w16cid:durableId="1886138581">
    <w:abstractNumId w:val="11"/>
  </w:num>
  <w:num w:numId="13" w16cid:durableId="1509253280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ocumentProtection w:edit="forms" w:enforcement="1" w:cryptProviderType="rsaAES" w:cryptAlgorithmClass="hash" w:cryptAlgorithmType="typeAny" w:cryptAlgorithmSid="14" w:cryptSpinCount="100000" w:hash="kECsVTB0D9NN653IFxrQG+lyedRZhKFP+qthMHvVUge37Hblvu5xrPGMleMpj+/7qrpYqiFYtPaAcIXK8u+1FA==" w:salt="BK0Csq0C2LuKo4SDPBtrWg=="/>
  <w:defaultTabStop w:val="709"/>
  <w:autoHyphenation/>
  <w:hyphenationZone w:val="851"/>
  <w:doNotHyphenateCaps/>
  <w:drawingGridHorizontalSpacing w:val="142"/>
  <w:drawingGridVerticalSpacing w:val="142"/>
  <w:doNotUseMarginsForDrawingGridOrigin/>
  <w:drawingGridHorizontalOrigin w:val="1474"/>
  <w:drawingGridVerticalOrigin w:val="1701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Description" w:val="Preis- und Kalkulationsblatt_Los 1_LK Erlangen-Höchstadt_Entwurf_Stand 31.03.2021"/>
    <w:docVar w:name="DocNumberVersion" w:val="15317928v1"/>
  </w:docVars>
  <w:rsids>
    <w:rsidRoot w:val="00BE47D7"/>
    <w:rsid w:val="0000237C"/>
    <w:rsid w:val="00011A9D"/>
    <w:rsid w:val="00021E59"/>
    <w:rsid w:val="00025F0F"/>
    <w:rsid w:val="0002634D"/>
    <w:rsid w:val="000276F6"/>
    <w:rsid w:val="00056EBE"/>
    <w:rsid w:val="00067C31"/>
    <w:rsid w:val="0008105C"/>
    <w:rsid w:val="0008438C"/>
    <w:rsid w:val="000944D0"/>
    <w:rsid w:val="000A255E"/>
    <w:rsid w:val="000B296F"/>
    <w:rsid w:val="000B5975"/>
    <w:rsid w:val="000B7AB4"/>
    <w:rsid w:val="000C5121"/>
    <w:rsid w:val="000C52EA"/>
    <w:rsid w:val="000C7CD0"/>
    <w:rsid w:val="000D599A"/>
    <w:rsid w:val="000E7971"/>
    <w:rsid w:val="000F3206"/>
    <w:rsid w:val="0010211D"/>
    <w:rsid w:val="00104E94"/>
    <w:rsid w:val="00105E71"/>
    <w:rsid w:val="00122B8F"/>
    <w:rsid w:val="00123784"/>
    <w:rsid w:val="00125F13"/>
    <w:rsid w:val="00137D96"/>
    <w:rsid w:val="00150E9B"/>
    <w:rsid w:val="001658F1"/>
    <w:rsid w:val="00180F6A"/>
    <w:rsid w:val="00184543"/>
    <w:rsid w:val="0018551D"/>
    <w:rsid w:val="0018685D"/>
    <w:rsid w:val="001A5E51"/>
    <w:rsid w:val="001B2F67"/>
    <w:rsid w:val="001C1DC9"/>
    <w:rsid w:val="001C284D"/>
    <w:rsid w:val="001C2A67"/>
    <w:rsid w:val="001C47E5"/>
    <w:rsid w:val="001D22F9"/>
    <w:rsid w:val="00201A1F"/>
    <w:rsid w:val="0023019F"/>
    <w:rsid w:val="00247411"/>
    <w:rsid w:val="00267F17"/>
    <w:rsid w:val="00270523"/>
    <w:rsid w:val="00273897"/>
    <w:rsid w:val="00277E1B"/>
    <w:rsid w:val="002A185A"/>
    <w:rsid w:val="002A5207"/>
    <w:rsid w:val="002C6E20"/>
    <w:rsid w:val="002D0451"/>
    <w:rsid w:val="002E0EF1"/>
    <w:rsid w:val="002F3190"/>
    <w:rsid w:val="002F7E7F"/>
    <w:rsid w:val="00323AAC"/>
    <w:rsid w:val="00333ABE"/>
    <w:rsid w:val="003513E8"/>
    <w:rsid w:val="003543CE"/>
    <w:rsid w:val="00357A3C"/>
    <w:rsid w:val="00382AE1"/>
    <w:rsid w:val="003A26DC"/>
    <w:rsid w:val="003A3E63"/>
    <w:rsid w:val="003B7B77"/>
    <w:rsid w:val="003C3315"/>
    <w:rsid w:val="003C503A"/>
    <w:rsid w:val="003D56F6"/>
    <w:rsid w:val="00411F53"/>
    <w:rsid w:val="004134FA"/>
    <w:rsid w:val="00423BC9"/>
    <w:rsid w:val="00425FD0"/>
    <w:rsid w:val="00430579"/>
    <w:rsid w:val="00470F80"/>
    <w:rsid w:val="00475AFA"/>
    <w:rsid w:val="00484F2B"/>
    <w:rsid w:val="00490BEC"/>
    <w:rsid w:val="004950D7"/>
    <w:rsid w:val="004B7C4B"/>
    <w:rsid w:val="004B7F0D"/>
    <w:rsid w:val="004C0142"/>
    <w:rsid w:val="004C3099"/>
    <w:rsid w:val="004F1D65"/>
    <w:rsid w:val="004F43D0"/>
    <w:rsid w:val="00505BC5"/>
    <w:rsid w:val="0050619D"/>
    <w:rsid w:val="00512D5C"/>
    <w:rsid w:val="00517E4D"/>
    <w:rsid w:val="00522E20"/>
    <w:rsid w:val="0052314E"/>
    <w:rsid w:val="005258F9"/>
    <w:rsid w:val="00533FB6"/>
    <w:rsid w:val="0054157E"/>
    <w:rsid w:val="00582499"/>
    <w:rsid w:val="00583748"/>
    <w:rsid w:val="005A2629"/>
    <w:rsid w:val="005B0FE2"/>
    <w:rsid w:val="005B3D30"/>
    <w:rsid w:val="005D6823"/>
    <w:rsid w:val="005E1758"/>
    <w:rsid w:val="005E33A3"/>
    <w:rsid w:val="006169F6"/>
    <w:rsid w:val="006441C5"/>
    <w:rsid w:val="00644397"/>
    <w:rsid w:val="00646D61"/>
    <w:rsid w:val="00647BF0"/>
    <w:rsid w:val="00651011"/>
    <w:rsid w:val="00657630"/>
    <w:rsid w:val="00670B39"/>
    <w:rsid w:val="00675526"/>
    <w:rsid w:val="00677881"/>
    <w:rsid w:val="006837CD"/>
    <w:rsid w:val="0068482D"/>
    <w:rsid w:val="006876E1"/>
    <w:rsid w:val="006C2C5A"/>
    <w:rsid w:val="006D1D78"/>
    <w:rsid w:val="006E19B7"/>
    <w:rsid w:val="006F4BAA"/>
    <w:rsid w:val="0070574E"/>
    <w:rsid w:val="00710851"/>
    <w:rsid w:val="00730FCB"/>
    <w:rsid w:val="00732E15"/>
    <w:rsid w:val="00735C31"/>
    <w:rsid w:val="0074190A"/>
    <w:rsid w:val="0074769F"/>
    <w:rsid w:val="00767342"/>
    <w:rsid w:val="00767A19"/>
    <w:rsid w:val="00775719"/>
    <w:rsid w:val="00786D4B"/>
    <w:rsid w:val="00787AD5"/>
    <w:rsid w:val="007A5554"/>
    <w:rsid w:val="007B12B3"/>
    <w:rsid w:val="007B7EA6"/>
    <w:rsid w:val="007C16A3"/>
    <w:rsid w:val="007C5142"/>
    <w:rsid w:val="007D195A"/>
    <w:rsid w:val="007E293A"/>
    <w:rsid w:val="007E2A2B"/>
    <w:rsid w:val="007F06C7"/>
    <w:rsid w:val="00803EB0"/>
    <w:rsid w:val="00850602"/>
    <w:rsid w:val="00864D6F"/>
    <w:rsid w:val="00877660"/>
    <w:rsid w:val="00883E28"/>
    <w:rsid w:val="0088737A"/>
    <w:rsid w:val="00887FAD"/>
    <w:rsid w:val="008A661A"/>
    <w:rsid w:val="008B6766"/>
    <w:rsid w:val="008D47E7"/>
    <w:rsid w:val="008F35DA"/>
    <w:rsid w:val="008F4D12"/>
    <w:rsid w:val="00906B53"/>
    <w:rsid w:val="009200C4"/>
    <w:rsid w:val="00926AD8"/>
    <w:rsid w:val="00930C0F"/>
    <w:rsid w:val="00935AB7"/>
    <w:rsid w:val="00947599"/>
    <w:rsid w:val="00951E59"/>
    <w:rsid w:val="00976C33"/>
    <w:rsid w:val="00984A62"/>
    <w:rsid w:val="009925DF"/>
    <w:rsid w:val="0099434E"/>
    <w:rsid w:val="00997CB0"/>
    <w:rsid w:val="009A770A"/>
    <w:rsid w:val="009B075F"/>
    <w:rsid w:val="009C1BB7"/>
    <w:rsid w:val="009E7FA0"/>
    <w:rsid w:val="00A01300"/>
    <w:rsid w:val="00A20475"/>
    <w:rsid w:val="00A215EB"/>
    <w:rsid w:val="00A22308"/>
    <w:rsid w:val="00A35986"/>
    <w:rsid w:val="00A40A40"/>
    <w:rsid w:val="00A4153A"/>
    <w:rsid w:val="00A4606B"/>
    <w:rsid w:val="00A54DA5"/>
    <w:rsid w:val="00A61F95"/>
    <w:rsid w:val="00A70568"/>
    <w:rsid w:val="00A77AC2"/>
    <w:rsid w:val="00AA7D72"/>
    <w:rsid w:val="00AB1D0D"/>
    <w:rsid w:val="00AB7A6D"/>
    <w:rsid w:val="00AC2CA7"/>
    <w:rsid w:val="00AD5752"/>
    <w:rsid w:val="00AE4C5E"/>
    <w:rsid w:val="00B01DE2"/>
    <w:rsid w:val="00B04C74"/>
    <w:rsid w:val="00B225B3"/>
    <w:rsid w:val="00B24CB1"/>
    <w:rsid w:val="00B44787"/>
    <w:rsid w:val="00B50B24"/>
    <w:rsid w:val="00B56F89"/>
    <w:rsid w:val="00B60EDB"/>
    <w:rsid w:val="00B6399A"/>
    <w:rsid w:val="00B722EA"/>
    <w:rsid w:val="00B87665"/>
    <w:rsid w:val="00B93435"/>
    <w:rsid w:val="00B94838"/>
    <w:rsid w:val="00B96566"/>
    <w:rsid w:val="00BA344B"/>
    <w:rsid w:val="00BB3FEB"/>
    <w:rsid w:val="00BD285F"/>
    <w:rsid w:val="00BD3B4F"/>
    <w:rsid w:val="00BE47D7"/>
    <w:rsid w:val="00C14D61"/>
    <w:rsid w:val="00C3575A"/>
    <w:rsid w:val="00C473AC"/>
    <w:rsid w:val="00C55F10"/>
    <w:rsid w:val="00C704BE"/>
    <w:rsid w:val="00C873AD"/>
    <w:rsid w:val="00CA2345"/>
    <w:rsid w:val="00CA4E73"/>
    <w:rsid w:val="00CA53A5"/>
    <w:rsid w:val="00D024CD"/>
    <w:rsid w:val="00D02878"/>
    <w:rsid w:val="00D1654A"/>
    <w:rsid w:val="00D22FEE"/>
    <w:rsid w:val="00D25483"/>
    <w:rsid w:val="00D56CF0"/>
    <w:rsid w:val="00D56D51"/>
    <w:rsid w:val="00D673B7"/>
    <w:rsid w:val="00D85455"/>
    <w:rsid w:val="00DB637E"/>
    <w:rsid w:val="00DD2ABC"/>
    <w:rsid w:val="00DD2D52"/>
    <w:rsid w:val="00DE4131"/>
    <w:rsid w:val="00DE51B0"/>
    <w:rsid w:val="00DF5DBB"/>
    <w:rsid w:val="00E04568"/>
    <w:rsid w:val="00E11195"/>
    <w:rsid w:val="00E40F26"/>
    <w:rsid w:val="00E431F1"/>
    <w:rsid w:val="00E43963"/>
    <w:rsid w:val="00E65B2C"/>
    <w:rsid w:val="00E66255"/>
    <w:rsid w:val="00E73C8D"/>
    <w:rsid w:val="00E77219"/>
    <w:rsid w:val="00EA7F37"/>
    <w:rsid w:val="00EC21D4"/>
    <w:rsid w:val="00EC52E4"/>
    <w:rsid w:val="00ED0D6A"/>
    <w:rsid w:val="00ED19D4"/>
    <w:rsid w:val="00ED1F85"/>
    <w:rsid w:val="00EE7654"/>
    <w:rsid w:val="00F07707"/>
    <w:rsid w:val="00F100EC"/>
    <w:rsid w:val="00F12344"/>
    <w:rsid w:val="00F43CAF"/>
    <w:rsid w:val="00F564F4"/>
    <w:rsid w:val="00F57E91"/>
    <w:rsid w:val="00F630B2"/>
    <w:rsid w:val="00F653C0"/>
    <w:rsid w:val="00F8351B"/>
    <w:rsid w:val="00FD39D3"/>
    <w:rsid w:val="00FD669F"/>
    <w:rsid w:val="00FE2A4F"/>
    <w:rsid w:val="00FE4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78A078B"/>
  <w15:docId w15:val="{3041D6ED-0010-4B17-AF76-BAC1EEEA5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E47D7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berschrift1">
    <w:name w:val="heading 1"/>
    <w:basedOn w:val="Standard"/>
    <w:next w:val="Standard125cm"/>
    <w:qFormat/>
    <w:rsid w:val="006C2C5A"/>
    <w:pPr>
      <w:keepNext/>
      <w:keepLines/>
      <w:numPr>
        <w:numId w:val="1"/>
      </w:numPr>
      <w:spacing w:after="240" w:line="312" w:lineRule="auto"/>
      <w:outlineLvl w:val="0"/>
    </w:pPr>
    <w:rPr>
      <w:rFonts w:ascii="Arial" w:eastAsia="Times New Roman" w:hAnsi="Arial" w:cs="Arial"/>
      <w:b/>
      <w:bCs/>
      <w:caps/>
    </w:rPr>
  </w:style>
  <w:style w:type="paragraph" w:styleId="berschrift2">
    <w:name w:val="heading 2"/>
    <w:basedOn w:val="Standard"/>
    <w:next w:val="Standard125cm"/>
    <w:qFormat/>
    <w:rsid w:val="006C2C5A"/>
    <w:pPr>
      <w:keepNext/>
      <w:keepLines/>
      <w:numPr>
        <w:ilvl w:val="1"/>
        <w:numId w:val="1"/>
      </w:numPr>
      <w:spacing w:after="240" w:line="312" w:lineRule="auto"/>
      <w:outlineLvl w:val="1"/>
    </w:pPr>
    <w:rPr>
      <w:rFonts w:ascii="Arial" w:eastAsia="Times New Roman" w:hAnsi="Arial" w:cs="Arial"/>
      <w:b/>
      <w:bCs/>
      <w:iCs/>
      <w:szCs w:val="28"/>
    </w:rPr>
  </w:style>
  <w:style w:type="paragraph" w:styleId="berschrift3">
    <w:name w:val="heading 3"/>
    <w:basedOn w:val="Standard"/>
    <w:next w:val="Standard125cm"/>
    <w:qFormat/>
    <w:rsid w:val="001C2A67"/>
    <w:pPr>
      <w:numPr>
        <w:ilvl w:val="2"/>
        <w:numId w:val="1"/>
      </w:numPr>
      <w:spacing w:after="240" w:line="312" w:lineRule="auto"/>
      <w:jc w:val="both"/>
      <w:outlineLvl w:val="2"/>
    </w:pPr>
    <w:rPr>
      <w:rFonts w:ascii="Arial" w:eastAsia="Times New Roman" w:hAnsi="Arial" w:cs="Arial"/>
      <w:bCs/>
      <w:szCs w:val="26"/>
    </w:rPr>
  </w:style>
  <w:style w:type="paragraph" w:styleId="berschrift4">
    <w:name w:val="heading 4"/>
    <w:basedOn w:val="Standard"/>
    <w:next w:val="Standard25cm"/>
    <w:qFormat/>
    <w:rsid w:val="006C2C5A"/>
    <w:pPr>
      <w:keepNext/>
      <w:keepLines/>
      <w:numPr>
        <w:ilvl w:val="3"/>
        <w:numId w:val="1"/>
      </w:numPr>
      <w:spacing w:after="240" w:line="312" w:lineRule="auto"/>
      <w:ind w:left="1418" w:hanging="709"/>
      <w:outlineLvl w:val="3"/>
    </w:pPr>
    <w:rPr>
      <w:rFonts w:ascii="Arial" w:eastAsia="Times New Roman" w:hAnsi="Arial"/>
      <w:bCs/>
      <w:szCs w:val="28"/>
    </w:rPr>
  </w:style>
  <w:style w:type="paragraph" w:styleId="berschrift5">
    <w:name w:val="heading 5"/>
    <w:basedOn w:val="Standard"/>
    <w:next w:val="Standard375cm"/>
    <w:qFormat/>
    <w:rsid w:val="006C2C5A"/>
    <w:pPr>
      <w:keepNext/>
      <w:keepLines/>
      <w:numPr>
        <w:ilvl w:val="4"/>
        <w:numId w:val="1"/>
      </w:numPr>
      <w:spacing w:after="240" w:line="312" w:lineRule="auto"/>
      <w:ind w:left="2127"/>
      <w:outlineLvl w:val="4"/>
    </w:pPr>
    <w:rPr>
      <w:rFonts w:ascii="Arial" w:eastAsia="Times New Roman" w:hAnsi="Arial"/>
      <w:bCs/>
      <w:iCs/>
      <w:szCs w:val="26"/>
    </w:rPr>
  </w:style>
  <w:style w:type="paragraph" w:styleId="berschrift6">
    <w:name w:val="heading 6"/>
    <w:basedOn w:val="Standard"/>
    <w:next w:val="Standard5cm"/>
    <w:qFormat/>
    <w:rsid w:val="006C2C5A"/>
    <w:pPr>
      <w:keepNext/>
      <w:keepLines/>
      <w:numPr>
        <w:ilvl w:val="5"/>
        <w:numId w:val="1"/>
      </w:numPr>
      <w:spacing w:after="240" w:line="312" w:lineRule="auto"/>
      <w:outlineLvl w:val="5"/>
    </w:pPr>
    <w:rPr>
      <w:rFonts w:ascii="Arial" w:eastAsia="Times New Roman" w:hAnsi="Arial"/>
      <w:bCs/>
    </w:rPr>
  </w:style>
  <w:style w:type="paragraph" w:styleId="berschrift7">
    <w:name w:val="heading 7"/>
    <w:basedOn w:val="Standard"/>
    <w:next w:val="Standard625cm"/>
    <w:qFormat/>
    <w:rsid w:val="006C2C5A"/>
    <w:pPr>
      <w:keepNext/>
      <w:keepLines/>
      <w:numPr>
        <w:ilvl w:val="6"/>
        <w:numId w:val="1"/>
      </w:numPr>
      <w:spacing w:after="240" w:line="312" w:lineRule="auto"/>
      <w:ind w:left="3544" w:hanging="709"/>
      <w:outlineLvl w:val="6"/>
    </w:pPr>
    <w:rPr>
      <w:rFonts w:ascii="Arial" w:eastAsia="Times New Roman" w:hAnsi="Arial"/>
      <w:szCs w:val="24"/>
    </w:rPr>
  </w:style>
  <w:style w:type="paragraph" w:styleId="berschrift8">
    <w:name w:val="heading 8"/>
    <w:basedOn w:val="Standard"/>
    <w:next w:val="Standard75cm"/>
    <w:qFormat/>
    <w:rsid w:val="006C2C5A"/>
    <w:pPr>
      <w:keepNext/>
      <w:keepLines/>
      <w:numPr>
        <w:ilvl w:val="7"/>
        <w:numId w:val="1"/>
      </w:numPr>
      <w:spacing w:after="240" w:line="312" w:lineRule="auto"/>
      <w:ind w:left="4253"/>
      <w:outlineLvl w:val="7"/>
    </w:pPr>
    <w:rPr>
      <w:rFonts w:ascii="Arial" w:eastAsia="Times New Roman" w:hAnsi="Arial"/>
      <w:iCs/>
      <w:szCs w:val="24"/>
    </w:rPr>
  </w:style>
  <w:style w:type="paragraph" w:styleId="berschrift9">
    <w:name w:val="heading 9"/>
    <w:basedOn w:val="Standard"/>
    <w:next w:val="Standard875cm"/>
    <w:qFormat/>
    <w:rsid w:val="006C2C5A"/>
    <w:pPr>
      <w:keepNext/>
      <w:keepLines/>
      <w:numPr>
        <w:ilvl w:val="8"/>
        <w:numId w:val="1"/>
      </w:numPr>
      <w:spacing w:after="240" w:line="312" w:lineRule="auto"/>
      <w:ind w:left="4962"/>
      <w:outlineLvl w:val="8"/>
    </w:pPr>
    <w:rPr>
      <w:rFonts w:ascii="Arial" w:eastAsia="Times New Roman" w:hAnsi="Arial"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1">
    <w:name w:val="toc 1"/>
    <w:basedOn w:val="Standard"/>
    <w:next w:val="Standard"/>
    <w:semiHidden/>
    <w:rsid w:val="004F43D0"/>
    <w:pPr>
      <w:tabs>
        <w:tab w:val="left" w:pos="709"/>
        <w:tab w:val="right" w:leader="dot" w:pos="8949"/>
      </w:tabs>
      <w:spacing w:before="120" w:after="0" w:line="312" w:lineRule="auto"/>
      <w:ind w:left="709" w:right="454" w:hanging="709"/>
    </w:pPr>
    <w:rPr>
      <w:rFonts w:ascii="Arial" w:eastAsia="Times New Roman" w:hAnsi="Arial"/>
      <w:b/>
      <w:caps/>
      <w:szCs w:val="24"/>
    </w:rPr>
  </w:style>
  <w:style w:type="paragraph" w:styleId="Umschlagadresse">
    <w:name w:val="envelope address"/>
    <w:semiHidden/>
    <w:pPr>
      <w:framePr w:w="8505" w:h="2160" w:hRule="exact" w:hSpace="141" w:wrap="auto" w:hAnchor="page" w:xAlign="center" w:yAlign="bottom"/>
      <w:ind w:left="3685"/>
    </w:pPr>
    <w:rPr>
      <w:rFonts w:ascii="Arial" w:hAnsi="Arial"/>
      <w:sz w:val="22"/>
      <w:lang w:eastAsia="en-US"/>
    </w:rPr>
  </w:style>
  <w:style w:type="paragraph" w:styleId="Umschlagabsenderadresse">
    <w:name w:val="envelope return"/>
    <w:semiHidden/>
    <w:rPr>
      <w:rFonts w:ascii="Arial" w:hAnsi="Arial" w:cs="Arial"/>
      <w:sz w:val="22"/>
      <w:lang w:eastAsia="en-US"/>
    </w:rPr>
  </w:style>
  <w:style w:type="paragraph" w:styleId="Fuzeile">
    <w:name w:val="footer"/>
    <w:basedOn w:val="Standard"/>
    <w:semiHidden/>
    <w:rsid w:val="002D0451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14"/>
      <w:szCs w:val="24"/>
    </w:rPr>
  </w:style>
  <w:style w:type="paragraph" w:styleId="Standardeinzug">
    <w:name w:val="Normal Indent"/>
    <w:basedOn w:val="Standard"/>
    <w:semiHidden/>
    <w:rsid w:val="00583748"/>
    <w:pPr>
      <w:spacing w:after="0" w:line="312" w:lineRule="auto"/>
      <w:ind w:left="709"/>
      <w:jc w:val="both"/>
    </w:pPr>
    <w:rPr>
      <w:rFonts w:ascii="Arial" w:eastAsia="Times New Roman" w:hAnsi="Arial"/>
      <w:szCs w:val="24"/>
    </w:rPr>
  </w:style>
  <w:style w:type="paragraph" w:styleId="Textkrper">
    <w:name w:val="Body Text"/>
    <w:basedOn w:val="Standard"/>
    <w:semiHidden/>
    <w:pPr>
      <w:spacing w:before="60" w:after="60" w:line="312" w:lineRule="auto"/>
      <w:jc w:val="both"/>
    </w:pPr>
    <w:rPr>
      <w:rFonts w:ascii="Arial" w:eastAsia="Times New Roman" w:hAnsi="Arial"/>
      <w:szCs w:val="24"/>
    </w:rPr>
  </w:style>
  <w:style w:type="paragraph" w:styleId="Textkrper-Zeileneinzug">
    <w:name w:val="Body Text Indent"/>
    <w:basedOn w:val="Standard"/>
    <w:semiHidden/>
    <w:pPr>
      <w:spacing w:before="60" w:after="60" w:line="312" w:lineRule="auto"/>
      <w:ind w:left="709" w:hanging="709"/>
      <w:jc w:val="both"/>
    </w:pPr>
    <w:rPr>
      <w:rFonts w:ascii="Arial" w:eastAsia="Times New Roman" w:hAnsi="Arial"/>
      <w:szCs w:val="24"/>
    </w:rPr>
  </w:style>
  <w:style w:type="paragraph" w:customStyle="1" w:styleId="Standard125cm">
    <w:name w:val="Standard 1.25 cm"/>
    <w:basedOn w:val="Standard"/>
    <w:rsid w:val="00997CB0"/>
    <w:pPr>
      <w:spacing w:after="240"/>
      <w:ind w:left="709"/>
    </w:pPr>
    <w:rPr>
      <w:szCs w:val="20"/>
    </w:rPr>
  </w:style>
  <w:style w:type="paragraph" w:styleId="Aufzhlungszeichen">
    <w:name w:val="List Bullet"/>
    <w:basedOn w:val="Standard"/>
    <w:rsid w:val="003C503A"/>
    <w:pPr>
      <w:numPr>
        <w:numId w:val="8"/>
      </w:numPr>
      <w:tabs>
        <w:tab w:val="clear" w:pos="360"/>
      </w:tabs>
      <w:spacing w:after="0" w:line="312" w:lineRule="auto"/>
      <w:ind w:left="709" w:hanging="709"/>
      <w:jc w:val="both"/>
    </w:pPr>
    <w:rPr>
      <w:rFonts w:ascii="Arial" w:eastAsia="Times New Roman" w:hAnsi="Arial"/>
      <w:szCs w:val="24"/>
    </w:rPr>
  </w:style>
  <w:style w:type="paragraph" w:styleId="Aufzhlungszeichen2">
    <w:name w:val="List Bullet 2"/>
    <w:aliases w:val="(1,25 cm)"/>
    <w:basedOn w:val="Standard"/>
    <w:rsid w:val="003C503A"/>
    <w:pPr>
      <w:numPr>
        <w:numId w:val="4"/>
      </w:numPr>
      <w:tabs>
        <w:tab w:val="clear" w:pos="643"/>
      </w:tabs>
      <w:spacing w:after="0" w:line="312" w:lineRule="auto"/>
      <w:ind w:left="1418" w:hanging="709"/>
      <w:jc w:val="both"/>
    </w:pPr>
    <w:rPr>
      <w:rFonts w:ascii="Arial" w:eastAsia="Times New Roman" w:hAnsi="Arial"/>
      <w:szCs w:val="24"/>
    </w:rPr>
  </w:style>
  <w:style w:type="paragraph" w:styleId="Verzeichnis2">
    <w:name w:val="toc 2"/>
    <w:basedOn w:val="Standard"/>
    <w:next w:val="Standard"/>
    <w:semiHidden/>
    <w:rsid w:val="004F43D0"/>
    <w:pPr>
      <w:tabs>
        <w:tab w:val="left" w:pos="1418"/>
        <w:tab w:val="right" w:leader="dot" w:pos="8949"/>
      </w:tabs>
      <w:spacing w:after="0" w:line="312" w:lineRule="auto"/>
      <w:ind w:left="1418" w:right="454" w:hanging="709"/>
    </w:pPr>
    <w:rPr>
      <w:rFonts w:ascii="Arial" w:eastAsia="Times New Roman" w:hAnsi="Arial"/>
      <w:szCs w:val="24"/>
    </w:rPr>
  </w:style>
  <w:style w:type="paragraph" w:styleId="Verzeichnis3">
    <w:name w:val="toc 3"/>
    <w:basedOn w:val="Standard"/>
    <w:next w:val="Standard"/>
    <w:semiHidden/>
    <w:rsid w:val="004F43D0"/>
    <w:pPr>
      <w:tabs>
        <w:tab w:val="left" w:pos="1418"/>
        <w:tab w:val="left" w:pos="2824"/>
        <w:tab w:val="right" w:leader="dot" w:pos="8949"/>
      </w:tabs>
      <w:spacing w:after="0" w:line="312" w:lineRule="auto"/>
      <w:ind w:left="2127" w:right="454" w:hanging="709"/>
    </w:pPr>
    <w:rPr>
      <w:rFonts w:ascii="Arial" w:eastAsia="Times New Roman" w:hAnsi="Arial"/>
      <w:szCs w:val="24"/>
    </w:rPr>
  </w:style>
  <w:style w:type="paragraph" w:styleId="Verzeichnis4">
    <w:name w:val="toc 4"/>
    <w:basedOn w:val="Standard"/>
    <w:next w:val="Standard"/>
    <w:semiHidden/>
    <w:rsid w:val="004F43D0"/>
    <w:pPr>
      <w:tabs>
        <w:tab w:val="left" w:pos="709"/>
        <w:tab w:val="left" w:pos="2824"/>
        <w:tab w:val="right" w:leader="dot" w:pos="8949"/>
      </w:tabs>
      <w:spacing w:after="0" w:line="312" w:lineRule="auto"/>
      <w:ind w:left="2835" w:right="454" w:hanging="709"/>
    </w:pPr>
    <w:rPr>
      <w:rFonts w:ascii="Arial" w:eastAsia="Times New Roman" w:hAnsi="Arial"/>
      <w:szCs w:val="24"/>
    </w:rPr>
  </w:style>
  <w:style w:type="paragraph" w:styleId="Verzeichnis5">
    <w:name w:val="toc 5"/>
    <w:basedOn w:val="Standard"/>
    <w:next w:val="Standard"/>
    <w:semiHidden/>
    <w:rsid w:val="004F43D0"/>
    <w:pPr>
      <w:tabs>
        <w:tab w:val="left" w:pos="709"/>
        <w:tab w:val="left" w:pos="3544"/>
        <w:tab w:val="right" w:leader="dot" w:pos="8949"/>
      </w:tabs>
      <w:spacing w:after="0" w:line="312" w:lineRule="auto"/>
      <w:ind w:left="3544" w:right="454" w:hanging="709"/>
    </w:pPr>
    <w:rPr>
      <w:rFonts w:ascii="Arial" w:eastAsia="Times New Roman" w:hAnsi="Arial"/>
      <w:szCs w:val="24"/>
    </w:rPr>
  </w:style>
  <w:style w:type="paragraph" w:styleId="Verzeichnis6">
    <w:name w:val="toc 6"/>
    <w:basedOn w:val="Standard"/>
    <w:next w:val="Standard"/>
    <w:autoRedefine/>
    <w:semiHidden/>
    <w:rsid w:val="004F43D0"/>
    <w:pPr>
      <w:tabs>
        <w:tab w:val="left" w:pos="709"/>
        <w:tab w:val="left" w:pos="4253"/>
        <w:tab w:val="right" w:leader="dot" w:pos="8949"/>
      </w:tabs>
      <w:spacing w:after="0" w:line="312" w:lineRule="auto"/>
      <w:ind w:left="4253" w:right="454" w:hanging="709"/>
    </w:pPr>
    <w:rPr>
      <w:rFonts w:ascii="Arial" w:eastAsia="Times New Roman" w:hAnsi="Arial"/>
      <w:szCs w:val="24"/>
    </w:rPr>
  </w:style>
  <w:style w:type="paragraph" w:styleId="Verzeichnis7">
    <w:name w:val="toc 7"/>
    <w:basedOn w:val="Standard"/>
    <w:next w:val="Standard"/>
    <w:semiHidden/>
    <w:rsid w:val="004F43D0"/>
    <w:pPr>
      <w:tabs>
        <w:tab w:val="left" w:pos="709"/>
        <w:tab w:val="left" w:pos="4253"/>
        <w:tab w:val="right" w:leader="dot" w:pos="8949"/>
      </w:tabs>
      <w:spacing w:after="0" w:line="312" w:lineRule="auto"/>
      <w:ind w:left="4962" w:right="454" w:hanging="709"/>
    </w:pPr>
    <w:rPr>
      <w:rFonts w:ascii="Arial" w:eastAsia="Times New Roman" w:hAnsi="Arial"/>
      <w:szCs w:val="24"/>
    </w:rPr>
  </w:style>
  <w:style w:type="paragraph" w:styleId="Verzeichnis8">
    <w:name w:val="toc 8"/>
    <w:basedOn w:val="Standard"/>
    <w:next w:val="Standard"/>
    <w:semiHidden/>
    <w:rsid w:val="004F43D0"/>
    <w:pPr>
      <w:tabs>
        <w:tab w:val="left" w:pos="709"/>
        <w:tab w:val="left" w:pos="4962"/>
        <w:tab w:val="right" w:leader="dot" w:pos="8949"/>
      </w:tabs>
      <w:spacing w:after="0" w:line="312" w:lineRule="auto"/>
      <w:ind w:left="5670" w:right="454" w:hanging="709"/>
    </w:pPr>
    <w:rPr>
      <w:rFonts w:ascii="Arial" w:eastAsia="Times New Roman" w:hAnsi="Arial"/>
      <w:szCs w:val="24"/>
    </w:rPr>
  </w:style>
  <w:style w:type="paragraph" w:styleId="Verzeichnis9">
    <w:name w:val="toc 9"/>
    <w:basedOn w:val="Standard"/>
    <w:next w:val="Standard"/>
    <w:semiHidden/>
    <w:rsid w:val="004F43D0"/>
    <w:pPr>
      <w:tabs>
        <w:tab w:val="left" w:pos="709"/>
        <w:tab w:val="left" w:pos="4962"/>
        <w:tab w:val="right" w:leader="dot" w:pos="8949"/>
      </w:tabs>
      <w:spacing w:after="0" w:line="312" w:lineRule="auto"/>
      <w:ind w:left="6379" w:right="454" w:hanging="709"/>
    </w:pPr>
    <w:rPr>
      <w:rFonts w:ascii="Arial" w:eastAsia="Times New Roman" w:hAnsi="Arial"/>
      <w:szCs w:val="24"/>
    </w:rPr>
  </w:style>
  <w:style w:type="character" w:styleId="Hyperlink">
    <w:name w:val="Hyperlink"/>
    <w:semiHidden/>
    <w:rPr>
      <w:color w:val="0000FF"/>
      <w:u w:val="single"/>
    </w:rPr>
  </w:style>
  <w:style w:type="paragraph" w:styleId="Kopfzeile">
    <w:name w:val="header"/>
    <w:basedOn w:val="Standard"/>
    <w:semiHidden/>
    <w:rsid w:val="002D0451"/>
    <w:pPr>
      <w:tabs>
        <w:tab w:val="center" w:pos="4536"/>
        <w:tab w:val="right" w:pos="9072"/>
      </w:tabs>
      <w:spacing w:after="0" w:line="312" w:lineRule="auto"/>
      <w:jc w:val="both"/>
    </w:pPr>
    <w:rPr>
      <w:rFonts w:ascii="Arial" w:eastAsia="Times New Roman" w:hAnsi="Arial"/>
      <w:sz w:val="18"/>
      <w:szCs w:val="24"/>
    </w:rPr>
  </w:style>
  <w:style w:type="paragraph" w:customStyle="1" w:styleId="Standard25cm">
    <w:name w:val="Standard 2.5 cm"/>
    <w:basedOn w:val="Standard"/>
    <w:rsid w:val="00997CB0"/>
    <w:pPr>
      <w:spacing w:after="240"/>
      <w:ind w:left="1418"/>
    </w:pPr>
  </w:style>
  <w:style w:type="paragraph" w:customStyle="1" w:styleId="Standard375cm">
    <w:name w:val="Standard 3.75 cm"/>
    <w:basedOn w:val="Standard"/>
    <w:rsid w:val="00997CB0"/>
    <w:pPr>
      <w:spacing w:after="240"/>
      <w:ind w:left="2126"/>
    </w:pPr>
  </w:style>
  <w:style w:type="paragraph" w:customStyle="1" w:styleId="Standard5cm">
    <w:name w:val="Standard 5 cm"/>
    <w:basedOn w:val="Standard"/>
    <w:rsid w:val="00997CB0"/>
    <w:pPr>
      <w:spacing w:after="240"/>
      <w:ind w:left="2835"/>
    </w:pPr>
  </w:style>
  <w:style w:type="paragraph" w:customStyle="1" w:styleId="Standard625cm">
    <w:name w:val="Standard 6.25 cm"/>
    <w:basedOn w:val="Standard"/>
    <w:semiHidden/>
    <w:rsid w:val="00997CB0"/>
    <w:pPr>
      <w:spacing w:after="240"/>
      <w:ind w:left="3544"/>
    </w:pPr>
  </w:style>
  <w:style w:type="paragraph" w:customStyle="1" w:styleId="Standard75cm">
    <w:name w:val="Standard 7.5 cm"/>
    <w:basedOn w:val="Standard"/>
    <w:semiHidden/>
    <w:rsid w:val="00997CB0"/>
    <w:pPr>
      <w:spacing w:after="240"/>
      <w:ind w:left="4253"/>
    </w:pPr>
  </w:style>
  <w:style w:type="paragraph" w:customStyle="1" w:styleId="Standard875cm">
    <w:name w:val="Standard 8.75 cm"/>
    <w:basedOn w:val="Standard"/>
    <w:semiHidden/>
    <w:rsid w:val="00997CB0"/>
    <w:pPr>
      <w:spacing w:after="240"/>
      <w:ind w:left="4961"/>
    </w:pPr>
  </w:style>
  <w:style w:type="paragraph" w:customStyle="1" w:styleId="Beweis">
    <w:name w:val="Beweis"/>
    <w:basedOn w:val="Standard125cm"/>
    <w:next w:val="Standard125cm"/>
    <w:rsid w:val="00997CB0"/>
    <w:pPr>
      <w:numPr>
        <w:numId w:val="2"/>
      </w:numPr>
      <w:spacing w:before="200" w:after="300"/>
    </w:pPr>
  </w:style>
  <w:style w:type="paragraph" w:styleId="StandardWeb">
    <w:name w:val="Normal (Web)"/>
    <w:basedOn w:val="Standard"/>
    <w:semiHidden/>
    <w:rsid w:val="00997CB0"/>
    <w:pPr>
      <w:spacing w:after="0" w:line="312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Zitat25">
    <w:name w:val="Zitat 2.5"/>
    <w:basedOn w:val="Standard"/>
    <w:next w:val="Standard125cm"/>
    <w:rsid w:val="00997CB0"/>
    <w:pPr>
      <w:spacing w:after="240" w:line="240" w:lineRule="auto"/>
      <w:ind w:left="1418"/>
    </w:pPr>
    <w:rPr>
      <w:i/>
    </w:rPr>
  </w:style>
  <w:style w:type="paragraph" w:customStyle="1" w:styleId="Zitat375">
    <w:name w:val="Zitat 3.75"/>
    <w:basedOn w:val="Standard25cm"/>
    <w:next w:val="Standard125cm"/>
    <w:rsid w:val="00997CB0"/>
    <w:pPr>
      <w:spacing w:line="240" w:lineRule="auto"/>
      <w:ind w:left="2126"/>
    </w:pPr>
    <w:rPr>
      <w:i/>
    </w:rPr>
  </w:style>
  <w:style w:type="paragraph" w:customStyle="1" w:styleId="Zitat50">
    <w:name w:val="Zitat 5.0"/>
    <w:basedOn w:val="Standard375cm"/>
    <w:next w:val="Standard25cm"/>
    <w:rsid w:val="00997CB0"/>
    <w:pPr>
      <w:spacing w:line="240" w:lineRule="auto"/>
      <w:ind w:left="2835"/>
    </w:pPr>
    <w:rPr>
      <w:i/>
    </w:rPr>
  </w:style>
  <w:style w:type="paragraph" w:styleId="Aufzhlungszeichen3">
    <w:name w:val="List Bullet 3"/>
    <w:aliases w:val="(2,5 cm)"/>
    <w:basedOn w:val="Standard"/>
    <w:rsid w:val="003C503A"/>
    <w:pPr>
      <w:numPr>
        <w:numId w:val="5"/>
      </w:numPr>
      <w:tabs>
        <w:tab w:val="clear" w:pos="926"/>
      </w:tabs>
      <w:spacing w:after="0" w:line="312" w:lineRule="auto"/>
      <w:ind w:left="2127" w:hanging="709"/>
      <w:jc w:val="both"/>
    </w:pPr>
    <w:rPr>
      <w:rFonts w:ascii="Arial" w:eastAsia="Times New Roman" w:hAnsi="Arial"/>
      <w:szCs w:val="24"/>
    </w:rPr>
  </w:style>
  <w:style w:type="paragraph" w:styleId="Aufzhlungszeichen4">
    <w:name w:val="List Bullet 4"/>
    <w:aliases w:val="(3,75 cm)"/>
    <w:basedOn w:val="Standard"/>
    <w:rsid w:val="003C503A"/>
    <w:pPr>
      <w:numPr>
        <w:numId w:val="6"/>
      </w:numPr>
      <w:tabs>
        <w:tab w:val="clear" w:pos="1209"/>
      </w:tabs>
      <w:spacing w:after="0" w:line="312" w:lineRule="auto"/>
      <w:ind w:left="2835" w:hanging="709"/>
      <w:jc w:val="both"/>
    </w:pPr>
    <w:rPr>
      <w:rFonts w:ascii="Arial" w:eastAsia="Times New Roman" w:hAnsi="Arial"/>
      <w:szCs w:val="24"/>
    </w:rPr>
  </w:style>
  <w:style w:type="paragraph" w:styleId="Aufzhlungszeichen5">
    <w:name w:val="List Bullet 5"/>
    <w:basedOn w:val="Standard"/>
    <w:rsid w:val="003C503A"/>
    <w:pPr>
      <w:numPr>
        <w:numId w:val="7"/>
      </w:numPr>
      <w:tabs>
        <w:tab w:val="clear" w:pos="1492"/>
      </w:tabs>
      <w:spacing w:after="0" w:line="312" w:lineRule="auto"/>
      <w:ind w:left="3544" w:hanging="709"/>
      <w:jc w:val="both"/>
    </w:pPr>
    <w:rPr>
      <w:rFonts w:ascii="Arial" w:eastAsia="Times New Roman" w:hAnsi="Arial"/>
      <w:szCs w:val="24"/>
    </w:rPr>
  </w:style>
  <w:style w:type="paragraph" w:customStyle="1" w:styleId="Standard0cm">
    <w:name w:val="Standard 0 cm"/>
    <w:aliases w:val="12pt nach"/>
    <w:basedOn w:val="Standard"/>
    <w:rsid w:val="001C2A67"/>
    <w:pPr>
      <w:spacing w:after="240"/>
    </w:pPr>
    <w:rPr>
      <w:bCs/>
    </w:rPr>
  </w:style>
  <w:style w:type="paragraph" w:styleId="Funotentext">
    <w:name w:val="footnote text"/>
    <w:basedOn w:val="Standard"/>
    <w:semiHidden/>
    <w:rsid w:val="00B94838"/>
    <w:pPr>
      <w:spacing w:after="0" w:line="312" w:lineRule="auto"/>
      <w:jc w:val="both"/>
    </w:pPr>
    <w:rPr>
      <w:rFonts w:ascii="Arial" w:eastAsia="Times New Roman" w:hAnsi="Arial"/>
      <w:sz w:val="18"/>
      <w:szCs w:val="20"/>
    </w:rPr>
  </w:style>
  <w:style w:type="paragraph" w:styleId="Endnotentext">
    <w:name w:val="endnote text"/>
    <w:basedOn w:val="Standard"/>
    <w:semiHidden/>
    <w:rsid w:val="00B94838"/>
    <w:pPr>
      <w:spacing w:after="0" w:line="312" w:lineRule="auto"/>
      <w:jc w:val="both"/>
    </w:pPr>
    <w:rPr>
      <w:rFonts w:ascii="Arial" w:eastAsia="Times New Roman" w:hAnsi="Arial"/>
      <w:sz w:val="18"/>
      <w:szCs w:val="20"/>
    </w:rPr>
  </w:style>
  <w:style w:type="table" w:styleId="Tabellenraster">
    <w:name w:val="Table Grid"/>
    <w:basedOn w:val="NormaleTabelle"/>
    <w:rsid w:val="00D673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rsid w:val="00E439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E43963"/>
    <w:rPr>
      <w:rFonts w:ascii="Tahoma" w:eastAsia="Calibri" w:hAnsi="Tahoma" w:cs="Tahoma"/>
      <w:sz w:val="16"/>
      <w:szCs w:val="16"/>
      <w:lang w:eastAsia="en-US"/>
    </w:rPr>
  </w:style>
  <w:style w:type="table" w:customStyle="1" w:styleId="Tabellenraster1">
    <w:name w:val="Tabellenraster1"/>
    <w:basedOn w:val="NormaleTabelle"/>
    <w:next w:val="Tabellenraster"/>
    <w:uiPriority w:val="59"/>
    <w:rsid w:val="0008438C"/>
    <w:rPr>
      <w:rFonts w:ascii="Lucida Sans Unicode" w:eastAsia="Lucida Sans Unicode" w:hAnsi="Lucida Sans Unicode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647BF0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5D6823"/>
    <w:rPr>
      <w:color w:val="808080"/>
    </w:rPr>
  </w:style>
  <w:style w:type="character" w:styleId="Kommentarzeichen">
    <w:name w:val="annotation reference"/>
    <w:basedOn w:val="Absatz-Standardschriftart"/>
    <w:semiHidden/>
    <w:unhideWhenUsed/>
    <w:rsid w:val="000A255E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0A255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0A255E"/>
    <w:rPr>
      <w:rFonts w:ascii="Calibri" w:eastAsia="Calibri" w:hAnsi="Calibri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0A255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0A255E"/>
    <w:rPr>
      <w:rFonts w:ascii="Calibri" w:eastAsia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pheys\AppData\Roaming\Microsoft\Templates\BB-Dokumentvorlagen\BB-Leeres%20Dokument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EDDDF481F174A2C94A9582CE3DB8A8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66561AC-155B-4513-AF9B-865E3120C3AD}"/>
      </w:docPartPr>
      <w:docPartBody>
        <w:p w:rsidR="00556FCC" w:rsidRDefault="00556FCC" w:rsidP="00556FCC">
          <w:pPr>
            <w:pStyle w:val="6EDDDF481F174A2C94A9582CE3DB8A8E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8B47EEB110A4FEB8210ADC77A6596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CF5B8A7-078D-4D49-B981-F4EDB94B21D2}"/>
      </w:docPartPr>
      <w:docPartBody>
        <w:p w:rsidR="00556FCC" w:rsidRDefault="00556FCC" w:rsidP="00556FCC">
          <w:pPr>
            <w:pStyle w:val="A8B47EEB110A4FEB8210ADC77A659672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25A91C05FFC4A9AA78EFF1F555EA8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3482267-C565-4E40-BA0F-F1EBCD558E6A}"/>
      </w:docPartPr>
      <w:docPartBody>
        <w:p w:rsidR="00556FCC" w:rsidRDefault="00556FCC" w:rsidP="00556FCC">
          <w:pPr>
            <w:pStyle w:val="225A91C05FFC4A9AA78EFF1F555EA8E6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3082DB4260148BB9A95E473B58F2A9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D9304C3-2E05-4824-9E5B-16ACA0F8F016}"/>
      </w:docPartPr>
      <w:docPartBody>
        <w:p w:rsidR="00F047A1" w:rsidRDefault="000C36FA" w:rsidP="000C36FA">
          <w:pPr>
            <w:pStyle w:val="93082DB4260148BB9A95E473B58F2A9E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C10D81AEF77480BBDBEE684D5C3B5F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CB87AA-1371-48BB-8740-460C013A1A90}"/>
      </w:docPartPr>
      <w:docPartBody>
        <w:p w:rsidR="00324BF5" w:rsidRDefault="00732864" w:rsidP="00732864">
          <w:pPr>
            <w:pStyle w:val="AC10D81AEF77480BBDBEE684D5C3B5F3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D341B04C6844BF1A911DF68D75E048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0144FE-5C69-45BE-AF1A-73F8621DF3CA}"/>
      </w:docPartPr>
      <w:docPartBody>
        <w:p w:rsidR="00324BF5" w:rsidRDefault="00732864" w:rsidP="00732864">
          <w:pPr>
            <w:pStyle w:val="1D341B04C6844BF1A911DF68D75E048E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AA5B0BA3C484F6ABAB7CFA5F420F4D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E4EAFC-8581-4AB9-A206-8C00223577D7}"/>
      </w:docPartPr>
      <w:docPartBody>
        <w:p w:rsidR="00324BF5" w:rsidRDefault="00732864" w:rsidP="00732864">
          <w:pPr>
            <w:pStyle w:val="1AA5B0BA3C484F6ABAB7CFA5F420F4DE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AB12FBF4BA547208F2E58C96761835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6B4D42E-A5BA-47F6-AEED-46E2B1D74A80}"/>
      </w:docPartPr>
      <w:docPartBody>
        <w:p w:rsidR="00324BF5" w:rsidRDefault="00732864" w:rsidP="00732864">
          <w:pPr>
            <w:pStyle w:val="9AB12FBF4BA547208F2E58C96761835F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0EA7F42B4B34C9D89402B507F7C3DA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382174D-C3F1-40E4-B3BB-F1E053C4C34E}"/>
      </w:docPartPr>
      <w:docPartBody>
        <w:p w:rsidR="00324BF5" w:rsidRDefault="00732864" w:rsidP="00732864">
          <w:pPr>
            <w:pStyle w:val="C0EA7F42B4B34C9D89402B507F7C3DAC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69DFE9F4FD54FB2ABEB5480195D533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52E50A-5C58-43D9-9EEE-E7A9D5B75C54}"/>
      </w:docPartPr>
      <w:docPartBody>
        <w:p w:rsidR="00324BF5" w:rsidRDefault="00732864" w:rsidP="00732864">
          <w:pPr>
            <w:pStyle w:val="569DFE9F4FD54FB2ABEB5480195D5331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D07209774DD469298FF353E200DDF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67B2CD-38EB-45A2-BF9E-F3CCB51AC27F}"/>
      </w:docPartPr>
      <w:docPartBody>
        <w:p w:rsidR="00324BF5" w:rsidRDefault="00732864" w:rsidP="00732864">
          <w:pPr>
            <w:pStyle w:val="0D07209774DD469298FF353E200DDFBB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EFDD2CAD7574AC8AC06FBC04FE474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4D7E4FA-96EE-49E5-B101-3EB00CA233F5}"/>
      </w:docPartPr>
      <w:docPartBody>
        <w:p w:rsidR="00324BF5" w:rsidRDefault="00732864" w:rsidP="00732864">
          <w:pPr>
            <w:pStyle w:val="5EFDD2CAD7574AC8AC06FBC04FE474B6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4039F42BD4C417EAB1A969C259735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4A2F74-7917-4FDC-A32B-487F6C8E9349}"/>
      </w:docPartPr>
      <w:docPartBody>
        <w:p w:rsidR="00267980" w:rsidRDefault="005048FB" w:rsidP="005048FB">
          <w:pPr>
            <w:pStyle w:val="54039F42BD4C417EAB1A969C259735AF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7C7BD91EE854B59A48845A5852710E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BFFC52F-4073-45BF-A53B-BA9E88B799DD}"/>
      </w:docPartPr>
      <w:docPartBody>
        <w:p w:rsidR="00267980" w:rsidRDefault="005048FB" w:rsidP="005048FB">
          <w:pPr>
            <w:pStyle w:val="57C7BD91EE854B59A48845A5852710E5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44CC840112A4DDA80CC4010F9DC1DA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A14E00E-8FCE-4D5F-893C-23323B180621}"/>
      </w:docPartPr>
      <w:docPartBody>
        <w:p w:rsidR="00267980" w:rsidRDefault="005048FB" w:rsidP="005048FB">
          <w:pPr>
            <w:pStyle w:val="E44CC840112A4DDA80CC4010F9DC1DAB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74B6208D08B4517B3BF1584635E49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338B78-8597-4AE3-AA21-AF5F704DBBC3}"/>
      </w:docPartPr>
      <w:docPartBody>
        <w:p w:rsidR="00267980" w:rsidRDefault="005048FB" w:rsidP="005048FB">
          <w:pPr>
            <w:pStyle w:val="674B6208D08B4517B3BF1584635E49DB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FAA408E90164212880237F27B6FC6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C032EF-43D9-48A7-B390-69721758F751}"/>
      </w:docPartPr>
      <w:docPartBody>
        <w:p w:rsidR="00267980" w:rsidRDefault="005048FB" w:rsidP="005048FB">
          <w:pPr>
            <w:pStyle w:val="5FAA408E90164212880237F27B6FC618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838588A699B44E5B9F77092715CD5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DA9790-D3B6-406D-B87E-A92E787C3A79}"/>
      </w:docPartPr>
      <w:docPartBody>
        <w:p w:rsidR="00267980" w:rsidRDefault="005048FB" w:rsidP="005048FB">
          <w:pPr>
            <w:pStyle w:val="0838588A699B44E5B9F77092715CD58C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1F98A73CFA748799318CEB32185B38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B30F1C-F4E7-4CBD-A213-F902D6862081}"/>
      </w:docPartPr>
      <w:docPartBody>
        <w:p w:rsidR="00267980" w:rsidRDefault="005048FB" w:rsidP="005048FB">
          <w:pPr>
            <w:pStyle w:val="E1F98A73CFA748799318CEB32185B38F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1E50B3188A24A5FB1FAF27C4A01FDD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C8A991B-FC95-4BB0-BA52-9BA609AD29F7}"/>
      </w:docPartPr>
      <w:docPartBody>
        <w:p w:rsidR="00267980" w:rsidRDefault="005048FB" w:rsidP="005048FB">
          <w:pPr>
            <w:pStyle w:val="51E50B3188A24A5FB1FAF27C4A01FDD1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5CFD3509A384F9C9E4F0C74FBA8F7F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A7C005-7184-4E78-A684-91A0476C2EBF}"/>
      </w:docPartPr>
      <w:docPartBody>
        <w:p w:rsidR="00267980" w:rsidRDefault="005048FB" w:rsidP="005048FB">
          <w:pPr>
            <w:pStyle w:val="25CFD3509A384F9C9E4F0C74FBA8F7F1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EBC37A5E4BF47F2815D1AB49AD5FF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19C625D-2F54-43DC-87C7-245A12475EEE}"/>
      </w:docPartPr>
      <w:docPartBody>
        <w:p w:rsidR="00267980" w:rsidRDefault="005048FB" w:rsidP="005048FB">
          <w:pPr>
            <w:pStyle w:val="2EBC37A5E4BF47F2815D1AB49AD5FF2A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359894A56AF4D4694751A2CDABDB48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2C59E6-7DA7-4AA2-BE43-B1D2405F8A77}"/>
      </w:docPartPr>
      <w:docPartBody>
        <w:p w:rsidR="00267980" w:rsidRDefault="005048FB" w:rsidP="005048FB">
          <w:pPr>
            <w:pStyle w:val="B359894A56AF4D4694751A2CDABDB480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88D98AE3A08434980096413242A61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55A22F-F926-4406-9EBB-365195AB5AC8}"/>
      </w:docPartPr>
      <w:docPartBody>
        <w:p w:rsidR="00267980" w:rsidRDefault="005048FB" w:rsidP="005048FB">
          <w:pPr>
            <w:pStyle w:val="E88D98AE3A08434980096413242A6191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9427917D50B4FE6A53FBF031C5E18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C39D434-71D6-45DD-9685-A79D56D12278}"/>
      </w:docPartPr>
      <w:docPartBody>
        <w:p w:rsidR="00267980" w:rsidRDefault="005048FB" w:rsidP="005048FB">
          <w:pPr>
            <w:pStyle w:val="69427917D50B4FE6A53FBF031C5E18CB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C2DC8ECC61C4C05B9ADFE1A80539A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84754B-4858-4EAE-942B-F9C1F7BD012C}"/>
      </w:docPartPr>
      <w:docPartBody>
        <w:p w:rsidR="00267980" w:rsidRDefault="005048FB" w:rsidP="005048FB">
          <w:pPr>
            <w:pStyle w:val="3C2DC8ECC61C4C05B9ADFE1A80539ADA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A7CAF72432F42EBB3E0DE4240E8D5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65ACD63-7162-4E66-9C76-51B60B1CAD6E}"/>
      </w:docPartPr>
      <w:docPartBody>
        <w:p w:rsidR="004B7671" w:rsidRDefault="00C934E3" w:rsidP="00C934E3">
          <w:pPr>
            <w:pStyle w:val="FA7CAF72432F42EBB3E0DE4240E8D558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0630F9392CC4C68882E792259BB72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A7D5274-9B2E-4D17-B210-2E6C88BF2F34}"/>
      </w:docPartPr>
      <w:docPartBody>
        <w:p w:rsidR="004B7671" w:rsidRDefault="00C934E3" w:rsidP="00C934E3">
          <w:pPr>
            <w:pStyle w:val="30630F9392CC4C68882E792259BB7237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DC67DE0053C4CD096897A5560D5761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DD2067-00E6-48BC-B906-E9D3A2E70EF1}"/>
      </w:docPartPr>
      <w:docPartBody>
        <w:p w:rsidR="004B7671" w:rsidRDefault="00C934E3" w:rsidP="00C934E3">
          <w:pPr>
            <w:pStyle w:val="3DC67DE0053C4CD096897A5560D57612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F4BFF0BCCFF439290416D2C3BE4161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C0ADA37-F83A-466B-88F7-1FFA3BB95A3B}"/>
      </w:docPartPr>
      <w:docPartBody>
        <w:p w:rsidR="004B7671" w:rsidRDefault="00C934E3" w:rsidP="00C934E3">
          <w:pPr>
            <w:pStyle w:val="4F4BFF0BCCFF439290416D2C3BE41615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327F0624C684B48B2793FAE696476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3AE3A6-75FF-4EE5-AF52-7D9F0D699DC7}"/>
      </w:docPartPr>
      <w:docPartBody>
        <w:p w:rsidR="004B7671" w:rsidRDefault="00C934E3" w:rsidP="00C934E3">
          <w:pPr>
            <w:pStyle w:val="D327F0624C684B48B2793FAE69647640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C307FB052D749CFB29D97BB8AC918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073A21-FCFE-4B00-9542-94A07AEFAEF9}"/>
      </w:docPartPr>
      <w:docPartBody>
        <w:p w:rsidR="004B7671" w:rsidRDefault="00C934E3" w:rsidP="00C934E3">
          <w:pPr>
            <w:pStyle w:val="7C307FB052D749CFB29D97BB8AC918BB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413A44BFD02493FB40FF90641338EF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85977C-EB15-4FCF-81AB-9044CB670C24}"/>
      </w:docPartPr>
      <w:docPartBody>
        <w:p w:rsidR="004B7671" w:rsidRDefault="00C934E3" w:rsidP="00C934E3">
          <w:pPr>
            <w:pStyle w:val="B413A44BFD02493FB40FF90641338EF1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62CEE9C0E9A4E14B0C6C7041112351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5E3ACA-0973-425E-BD59-9C9261C6814E}"/>
      </w:docPartPr>
      <w:docPartBody>
        <w:p w:rsidR="004B7671" w:rsidRDefault="00C934E3" w:rsidP="00C934E3">
          <w:pPr>
            <w:pStyle w:val="362CEE9C0E9A4E14B0C6C7041112351C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A8537E5365B46578172A71168F567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724DE3-3221-4B46-A9B1-72DD6BF993B4}"/>
      </w:docPartPr>
      <w:docPartBody>
        <w:p w:rsidR="004B7671" w:rsidRDefault="00C934E3" w:rsidP="00C934E3">
          <w:pPr>
            <w:pStyle w:val="5A8537E5365B46578172A71168F567FF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17B9F6A2FD74F309E20ABC4D297F1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19633A-DB5A-4357-BB0E-C6C43724BA52}"/>
      </w:docPartPr>
      <w:docPartBody>
        <w:p w:rsidR="004B7671" w:rsidRDefault="00C934E3" w:rsidP="00C934E3">
          <w:pPr>
            <w:pStyle w:val="917B9F6A2FD74F309E20ABC4D297F1F6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B0E99A924894945B9B498DE4E66A3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9A2943-A40C-4BA8-B201-E41ADF2740F3}"/>
      </w:docPartPr>
      <w:docPartBody>
        <w:p w:rsidR="004B7671" w:rsidRDefault="00C934E3" w:rsidP="00C934E3">
          <w:pPr>
            <w:pStyle w:val="5B0E99A924894945B9B498DE4E66A369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723A49BFCF3426081E86ECC1E4614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0220AC-7BE3-4B04-83C7-A097B1174BC0}"/>
      </w:docPartPr>
      <w:docPartBody>
        <w:p w:rsidR="004B7671" w:rsidRDefault="00C934E3" w:rsidP="00C934E3">
          <w:pPr>
            <w:pStyle w:val="3723A49BFCF3426081E86ECC1E461494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BD0A072189140D5B1752C9AAEFB70E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36EAED2-CDE7-4FFE-A466-250AAA6BCC88}"/>
      </w:docPartPr>
      <w:docPartBody>
        <w:p w:rsidR="004B7671" w:rsidRDefault="00C934E3" w:rsidP="00C934E3">
          <w:pPr>
            <w:pStyle w:val="2BD0A072189140D5B1752C9AAEFB70EC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C04622B272C4115AD45DCA7E5A1FB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3EB746B-C09C-41B2-8931-FCCD3AB8BD03}"/>
      </w:docPartPr>
      <w:docPartBody>
        <w:p w:rsidR="004B7671" w:rsidRDefault="00C934E3" w:rsidP="00C934E3">
          <w:pPr>
            <w:pStyle w:val="0C04622B272C4115AD45DCA7E5A1FBC6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C4B55B20CE5479CB735560B9927F2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5FB8586-706D-4F8A-9D05-51C7E147389F}"/>
      </w:docPartPr>
      <w:docPartBody>
        <w:p w:rsidR="004B7671" w:rsidRDefault="00C934E3" w:rsidP="00C934E3">
          <w:pPr>
            <w:pStyle w:val="2C4B55B20CE5479CB735560B9927F2A8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704D4BE03444844A377C5BC61A4D0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EB6518E-1AC5-4747-95FA-520152BA26FB}"/>
      </w:docPartPr>
      <w:docPartBody>
        <w:p w:rsidR="004B7671" w:rsidRDefault="00C934E3" w:rsidP="00C934E3">
          <w:pPr>
            <w:pStyle w:val="3704D4BE03444844A377C5BC61A4D071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3782EBC12CA43BEA1A7DDEA2E28D4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7E4086-0817-405D-BAA7-E015DDB349BC}"/>
      </w:docPartPr>
      <w:docPartBody>
        <w:p w:rsidR="004B7671" w:rsidRDefault="00C934E3" w:rsidP="00C934E3">
          <w:pPr>
            <w:pStyle w:val="F3782EBC12CA43BEA1A7DDEA2E28D409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7D7DDF734864D20B7567ADE0B5BCF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7DC0A0-7F89-4AD9-B05C-44D7CE2E4E4D}"/>
      </w:docPartPr>
      <w:docPartBody>
        <w:p w:rsidR="004B7671" w:rsidRDefault="00C934E3" w:rsidP="00C934E3">
          <w:pPr>
            <w:pStyle w:val="57D7DDF734864D20B7567ADE0B5BCF89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69787B7C81E4AD3AE7FB9C3A9168A8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42AE40-1960-4F05-8FB3-A318FC9AC141}"/>
      </w:docPartPr>
      <w:docPartBody>
        <w:p w:rsidR="004B7671" w:rsidRDefault="00C934E3" w:rsidP="00C934E3">
          <w:pPr>
            <w:pStyle w:val="169787B7C81E4AD3AE7FB9C3A9168A8D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913280945AF4577A4647A3D83C36D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CE29A43-E034-4C47-9FA0-F799A6E712F6}"/>
      </w:docPartPr>
      <w:docPartBody>
        <w:p w:rsidR="004B7671" w:rsidRDefault="00C934E3" w:rsidP="00C934E3">
          <w:pPr>
            <w:pStyle w:val="5913280945AF4577A4647A3D83C36D91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0D4B077232046F0AB5357614F4AFC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C6D6AC0-1066-4043-B197-2322825D8605}"/>
      </w:docPartPr>
      <w:docPartBody>
        <w:p w:rsidR="004B7671" w:rsidRDefault="00C934E3" w:rsidP="00C934E3">
          <w:pPr>
            <w:pStyle w:val="10D4B077232046F0AB5357614F4AFCF4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C1D98E65EB247D59DF75447A1F731C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2BFC49-4B02-4A65-8C44-EE25774D1648}"/>
      </w:docPartPr>
      <w:docPartBody>
        <w:p w:rsidR="004B7671" w:rsidRDefault="00C934E3" w:rsidP="00C934E3">
          <w:pPr>
            <w:pStyle w:val="BC1D98E65EB247D59DF75447A1F731C4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7A905F91C4343EF91F8AEE6C9B0EB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EEEC01-FB43-48EB-979F-C75453F3F4C8}"/>
      </w:docPartPr>
      <w:docPartBody>
        <w:p w:rsidR="004B7671" w:rsidRDefault="00C934E3" w:rsidP="00C934E3">
          <w:pPr>
            <w:pStyle w:val="E7A905F91C4343EF91F8AEE6C9B0EBD9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2A138E79A6E4328A0CE396E26CD908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F4C3354-EC91-496C-BA59-038A97B41CE5}"/>
      </w:docPartPr>
      <w:docPartBody>
        <w:p w:rsidR="004B7671" w:rsidRDefault="00C934E3" w:rsidP="00C934E3">
          <w:pPr>
            <w:pStyle w:val="D2A138E79A6E4328A0CE396E26CD9082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80F21D3D6FF4F9E81C0E8B4D08E80E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E75D12-527B-44D0-A7EF-679ACEC6BD80}"/>
      </w:docPartPr>
      <w:docPartBody>
        <w:p w:rsidR="004B7671" w:rsidRDefault="00C934E3" w:rsidP="00C934E3">
          <w:pPr>
            <w:pStyle w:val="280F21D3D6FF4F9E81C0E8B4D08E80EC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34385B6FE714DD3A60AA98A121307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EAD0F7-63E2-411D-8251-9A97609A8A59}"/>
      </w:docPartPr>
      <w:docPartBody>
        <w:p w:rsidR="004B7671" w:rsidRDefault="00C934E3" w:rsidP="00C934E3">
          <w:pPr>
            <w:pStyle w:val="434385B6FE714DD3A60AA98A1213079C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039A4E1BF9C4B86ABFCA3C783B5903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D18C3B9-C829-485A-83E6-58F7FDA0BE88}"/>
      </w:docPartPr>
      <w:docPartBody>
        <w:p w:rsidR="004B7671" w:rsidRDefault="00C934E3" w:rsidP="00C934E3">
          <w:pPr>
            <w:pStyle w:val="9039A4E1BF9C4B86ABFCA3C783B5903D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72EC37E832B4FDFA6938409C6FFF90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243933-110A-4FB9-AC8F-00AF964F54B4}"/>
      </w:docPartPr>
      <w:docPartBody>
        <w:p w:rsidR="004B7671" w:rsidRDefault="00C934E3" w:rsidP="00C934E3">
          <w:pPr>
            <w:pStyle w:val="772EC37E832B4FDFA6938409C6FFF90F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E1C59222BBB4BAC9980DA5802FF504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8B5EDB-7885-4622-B367-04052FD46788}"/>
      </w:docPartPr>
      <w:docPartBody>
        <w:p w:rsidR="004B7671" w:rsidRDefault="00C934E3" w:rsidP="00C934E3">
          <w:pPr>
            <w:pStyle w:val="4E1C59222BBB4BAC9980DA5802FF5045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1E7BBE433D0495AB53C1BE3716AB1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8F036B-CAA6-4A77-B090-A6925C0EFC70}"/>
      </w:docPartPr>
      <w:docPartBody>
        <w:p w:rsidR="004B7671" w:rsidRDefault="00C934E3" w:rsidP="00C934E3">
          <w:pPr>
            <w:pStyle w:val="D1E7BBE433D0495AB53C1BE3716AB11F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285E9DF587F4E2495C6A2145F5A2E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4FA6FC-74EC-4DD2-B27A-8A973C88F4F0}"/>
      </w:docPartPr>
      <w:docPartBody>
        <w:p w:rsidR="004B7671" w:rsidRDefault="00C934E3" w:rsidP="00C934E3">
          <w:pPr>
            <w:pStyle w:val="E285E9DF587F4E2495C6A2145F5A2E67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2814132C8D54062A971EB96898821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7CA577-E1CF-4424-A8E0-B769DB4AE049}"/>
      </w:docPartPr>
      <w:docPartBody>
        <w:p w:rsidR="004B7671" w:rsidRDefault="00C934E3" w:rsidP="00C934E3">
          <w:pPr>
            <w:pStyle w:val="92814132C8D54062A971EB9689882124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DE33BA5B5C141AE9C68BF5A542AB23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5AE0B55-50C2-4755-8A56-D5D12ADFCFDB}"/>
      </w:docPartPr>
      <w:docPartBody>
        <w:p w:rsidR="004B7671" w:rsidRDefault="00C934E3" w:rsidP="00C934E3">
          <w:pPr>
            <w:pStyle w:val="9DE33BA5B5C141AE9C68BF5A542AB232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24A6AB3634A43A29DDCF8E2090AAD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2783CF-D56F-4ED3-A6AE-CE2D48618F10}"/>
      </w:docPartPr>
      <w:docPartBody>
        <w:p w:rsidR="004B7671" w:rsidRDefault="00C934E3" w:rsidP="00C934E3">
          <w:pPr>
            <w:pStyle w:val="724A6AB3634A43A29DDCF8E2090AADA9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46EAE90E8DE40CFB0901646594A11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589A98-1DB2-425F-9D8D-B8715AF4C6A9}"/>
      </w:docPartPr>
      <w:docPartBody>
        <w:p w:rsidR="004B7671" w:rsidRDefault="00C934E3" w:rsidP="00C934E3">
          <w:pPr>
            <w:pStyle w:val="F46EAE90E8DE40CFB0901646594A11C3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7FA075E11B5480AA6299F2D7BE1C3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C2894D2-F3F0-453E-911C-09A959029FDD}"/>
      </w:docPartPr>
      <w:docPartBody>
        <w:p w:rsidR="004B7671" w:rsidRDefault="00C934E3" w:rsidP="00C934E3">
          <w:pPr>
            <w:pStyle w:val="17FA075E11B5480AA6299F2D7BE1C387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2A61E3822C1442DA5F0EB7F907F006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DEEB3C-5A5E-46D0-A15C-1F366491DD47}"/>
      </w:docPartPr>
      <w:docPartBody>
        <w:p w:rsidR="004B7671" w:rsidRDefault="00C934E3" w:rsidP="00C934E3">
          <w:pPr>
            <w:pStyle w:val="22A61E3822C1442DA5F0EB7F907F006F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EBA984195DC439AA85D54B64F45C3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909271-5844-441A-A040-61DC93693A15}"/>
      </w:docPartPr>
      <w:docPartBody>
        <w:p w:rsidR="004B7671" w:rsidRDefault="00C934E3" w:rsidP="00C934E3">
          <w:pPr>
            <w:pStyle w:val="7EBA984195DC439AA85D54B64F45C34C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9B225BB8CDE48FBAED6FC53ED77EF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7A36B8-B48F-4FC1-9418-DE8B42361365}"/>
      </w:docPartPr>
      <w:docPartBody>
        <w:p w:rsidR="004B7671" w:rsidRDefault="00C934E3" w:rsidP="00C934E3">
          <w:pPr>
            <w:pStyle w:val="99B225BB8CDE48FBAED6FC53ED77EF6D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9C80B4065924BC4BE777CF5BC1ECC5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5EB8FF6-E984-4AB7-AE5A-2B2507D31B54}"/>
      </w:docPartPr>
      <w:docPartBody>
        <w:p w:rsidR="004B7671" w:rsidRDefault="00C934E3" w:rsidP="00C934E3">
          <w:pPr>
            <w:pStyle w:val="F9C80B4065924BC4BE777CF5BC1ECC52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A36C79C9C804DE1BA1DA99431332F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73CF653-967A-4AEC-ADE3-B354BC71B017}"/>
      </w:docPartPr>
      <w:docPartBody>
        <w:p w:rsidR="004B7671" w:rsidRDefault="00C934E3" w:rsidP="00C934E3">
          <w:pPr>
            <w:pStyle w:val="2A36C79C9C804DE1BA1DA99431332FC3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D491C3D9AD249E099A2D3FC1B55AD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1BD239-9AB2-446E-B7E3-6F3785AE5D6E}"/>
      </w:docPartPr>
      <w:docPartBody>
        <w:p w:rsidR="004B7671" w:rsidRDefault="00C934E3" w:rsidP="00C934E3">
          <w:pPr>
            <w:pStyle w:val="3D491C3D9AD249E099A2D3FC1B55AD04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FCC9E43FF78469CA7497B970AF6157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45A26C-9BCC-4E39-82BB-BB8271DB6D56}"/>
      </w:docPartPr>
      <w:docPartBody>
        <w:p w:rsidR="004B7671" w:rsidRDefault="00C934E3" w:rsidP="00C934E3">
          <w:pPr>
            <w:pStyle w:val="CFCC9E43FF78469CA7497B970AF6157B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0AB56881ECE45F6BD4E7DA02C97C5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C13C14-C147-4B31-AA6E-700CB1A095F4}"/>
      </w:docPartPr>
      <w:docPartBody>
        <w:p w:rsidR="004B7671" w:rsidRDefault="00C934E3" w:rsidP="00C934E3">
          <w:pPr>
            <w:pStyle w:val="00AB56881ECE45F6BD4E7DA02C97C528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A56253DB708451883C11E74B3AB3F0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926B0E-C19E-4B88-89D2-945ADC79BDA8}"/>
      </w:docPartPr>
      <w:docPartBody>
        <w:p w:rsidR="004B7671" w:rsidRDefault="00C934E3" w:rsidP="00C934E3">
          <w:pPr>
            <w:pStyle w:val="CA56253DB708451883C11E74B3AB3F00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CF3474169F54F47B1064112AF53DB9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A44628-3070-4EDA-BB9B-F2D99BF6C4A0}"/>
      </w:docPartPr>
      <w:docPartBody>
        <w:p w:rsidR="004B7671" w:rsidRDefault="00C934E3" w:rsidP="00C934E3">
          <w:pPr>
            <w:pStyle w:val="1CF3474169F54F47B1064112AF53DB92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650CBB407364A8390E280FEE04344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FECC02-83B5-41C8-9DDD-6338BFF44564}"/>
      </w:docPartPr>
      <w:docPartBody>
        <w:p w:rsidR="004B7671" w:rsidRDefault="00C934E3" w:rsidP="00C934E3">
          <w:pPr>
            <w:pStyle w:val="B650CBB407364A8390E280FEE0434414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065BF8C1A434A98B3D61502067A68A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C5C03FD-654C-492E-AAE8-8CD1F3DC54ED}"/>
      </w:docPartPr>
      <w:docPartBody>
        <w:p w:rsidR="004B7671" w:rsidRDefault="00C934E3" w:rsidP="00C934E3">
          <w:pPr>
            <w:pStyle w:val="E065BF8C1A434A98B3D61502067A68A5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A6209496D3840A4B17DCC76251771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ADC37B7-5B81-4F5C-BE68-27A458B22810}"/>
      </w:docPartPr>
      <w:docPartBody>
        <w:p w:rsidR="004B7671" w:rsidRDefault="00C934E3" w:rsidP="00C934E3">
          <w:pPr>
            <w:pStyle w:val="FA6209496D3840A4B17DCC7625177156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597CB772A9C4D99A4590F18FCD496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8FFB538-D61C-4EE0-A46B-30C55EC7FD15}"/>
      </w:docPartPr>
      <w:docPartBody>
        <w:p w:rsidR="004B7671" w:rsidRDefault="00C934E3" w:rsidP="00C934E3">
          <w:pPr>
            <w:pStyle w:val="F597CB772A9C4D99A4590F18FCD49696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DC27DBBACA243F4A95D711ABF8853C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35B0B5B-64DA-46BC-999D-6E0DBB801507}"/>
      </w:docPartPr>
      <w:docPartBody>
        <w:p w:rsidR="004B7671" w:rsidRDefault="00C934E3" w:rsidP="00C934E3">
          <w:pPr>
            <w:pStyle w:val="6DC27DBBACA243F4A95D711ABF8853C4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FF984ED8D2942C395377CC7E554699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DCF091-6EA4-436B-A0B5-9A01BFBB4591}"/>
      </w:docPartPr>
      <w:docPartBody>
        <w:p w:rsidR="004B7671" w:rsidRDefault="00C934E3" w:rsidP="00C934E3">
          <w:pPr>
            <w:pStyle w:val="DFF984ED8D2942C395377CC7E5546997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F1352FB7E4B4F4AA535CAA56D6881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138227-C934-4B14-BE35-544E0BE3FF4E}"/>
      </w:docPartPr>
      <w:docPartBody>
        <w:p w:rsidR="004B7671" w:rsidRDefault="00C934E3" w:rsidP="00C934E3">
          <w:pPr>
            <w:pStyle w:val="3F1352FB7E4B4F4AA535CAA56D688162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822FB70AB4C415288F14EAA4DC683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64B8038-966B-4AC3-A970-1BD5A9802050}"/>
      </w:docPartPr>
      <w:docPartBody>
        <w:p w:rsidR="004B7671" w:rsidRDefault="00C934E3" w:rsidP="00C934E3">
          <w:pPr>
            <w:pStyle w:val="2822FB70AB4C415288F14EAA4DC683A3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3310D2CA133464FAED77A1C039B92F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AA0CD3-707B-4A63-8D4F-E9EB361A4323}"/>
      </w:docPartPr>
      <w:docPartBody>
        <w:p w:rsidR="004B7671" w:rsidRDefault="00C934E3" w:rsidP="00C934E3">
          <w:pPr>
            <w:pStyle w:val="D3310D2CA133464FAED77A1C039B92FE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BE05F7C33A244F1B4CB86D10EA0D1F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F4AC5F-5588-4EA1-9A2A-CB3B48FF658E}"/>
      </w:docPartPr>
      <w:docPartBody>
        <w:p w:rsidR="004B7671" w:rsidRDefault="00C934E3" w:rsidP="00C934E3">
          <w:pPr>
            <w:pStyle w:val="5BE05F7C33A244F1B4CB86D10EA0D1F0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0CF72D6A8EF4213B4E02B51ECA9D08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7124571-1459-48F6-AD51-A0CCFD5C8757}"/>
      </w:docPartPr>
      <w:docPartBody>
        <w:p w:rsidR="004B7671" w:rsidRDefault="00C934E3" w:rsidP="00C934E3">
          <w:pPr>
            <w:pStyle w:val="30CF72D6A8EF4213B4E02B51ECA9D08A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D094726BDE047E4AB4AF4C9982D23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27D341-64CF-44EC-89B4-B1E675E36CE9}"/>
      </w:docPartPr>
      <w:docPartBody>
        <w:p w:rsidR="004B7671" w:rsidRDefault="00C934E3" w:rsidP="00C934E3">
          <w:pPr>
            <w:pStyle w:val="8D094726BDE047E4AB4AF4C9982D2377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0A9A366C9B742CFA99329B227E7D1B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F5E32A0-690C-4467-8B5A-14E853C59728}"/>
      </w:docPartPr>
      <w:docPartBody>
        <w:p w:rsidR="004B7671" w:rsidRDefault="00C934E3" w:rsidP="00C934E3">
          <w:pPr>
            <w:pStyle w:val="10A9A366C9B742CFA99329B227E7D1B7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B9B4DD738AB45CDB465099187D36A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E2CF0E-EB94-48E8-9322-206A18167240}"/>
      </w:docPartPr>
      <w:docPartBody>
        <w:p w:rsidR="004B7671" w:rsidRDefault="00C934E3" w:rsidP="00C934E3">
          <w:pPr>
            <w:pStyle w:val="2B9B4DD738AB45CDB465099187D36AEE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8E894AF64284B3BACE5B3EF83D264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6FBFDE9-0D78-4543-91C4-DA75948BC2A0}"/>
      </w:docPartPr>
      <w:docPartBody>
        <w:p w:rsidR="004B7671" w:rsidRDefault="00C934E3" w:rsidP="00C934E3">
          <w:pPr>
            <w:pStyle w:val="18E894AF64284B3BACE5B3EF83D264DB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F5F9576F9604FB99F094952724DF2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AA3F952-0DD2-4EF5-A4C7-99AB21718E3D}"/>
      </w:docPartPr>
      <w:docPartBody>
        <w:p w:rsidR="004B7671" w:rsidRDefault="00C934E3" w:rsidP="00C934E3">
          <w:pPr>
            <w:pStyle w:val="5F5F9576F9604FB99F094952724DF222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C54AB1C6BA74B32931EFC3021202E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6FF773-E440-4403-B7EE-8EC7C74A0273}"/>
      </w:docPartPr>
      <w:docPartBody>
        <w:p w:rsidR="004B7671" w:rsidRDefault="00C934E3" w:rsidP="00C934E3">
          <w:pPr>
            <w:pStyle w:val="DC54AB1C6BA74B32931EFC3021202E64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D2E9CD4A0F04C2CB80FE4CFFD55AC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720A5C-BAA0-4ED7-BBBC-33989AF32960}"/>
      </w:docPartPr>
      <w:docPartBody>
        <w:p w:rsidR="004B7671" w:rsidRDefault="00C934E3" w:rsidP="00C934E3">
          <w:pPr>
            <w:pStyle w:val="AD2E9CD4A0F04C2CB80FE4CFFD55AC6A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60ECB88A28147CD9A655B26474BBD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CDDFE32-3453-4188-84B3-2777D8C2F86A}"/>
      </w:docPartPr>
      <w:docPartBody>
        <w:p w:rsidR="004B7671" w:rsidRDefault="00C934E3" w:rsidP="00C934E3">
          <w:pPr>
            <w:pStyle w:val="B60ECB88A28147CD9A655B26474BBD5C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9065B048316475B9900C5DE0D8DE7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05929A-DD16-44E9-948B-91FB1A702A7D}"/>
      </w:docPartPr>
      <w:docPartBody>
        <w:p w:rsidR="004B7671" w:rsidRDefault="00C934E3" w:rsidP="00C934E3">
          <w:pPr>
            <w:pStyle w:val="99065B048316475B9900C5DE0D8DE7E3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C33613147C746999CDCE7D6D18CBDD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255997-86D7-486B-82F8-56C273B1B008}"/>
      </w:docPartPr>
      <w:docPartBody>
        <w:p w:rsidR="004B7671" w:rsidRDefault="00C934E3" w:rsidP="00C934E3">
          <w:pPr>
            <w:pStyle w:val="4C33613147C746999CDCE7D6D18CBDDE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DB2866FCEC14CF5859F6146762611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315FAF-96C1-450C-8DA4-D46005CC359D}"/>
      </w:docPartPr>
      <w:docPartBody>
        <w:p w:rsidR="004B7671" w:rsidRDefault="00C934E3" w:rsidP="00C934E3">
          <w:pPr>
            <w:pStyle w:val="5DB2866FCEC14CF5859F61467626116E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2FC5C81E33C4C0EBCAF6CCC1CBF8F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903DE7-A469-4AD9-9079-7CFF94B9840E}"/>
      </w:docPartPr>
      <w:docPartBody>
        <w:p w:rsidR="004B7671" w:rsidRDefault="00C934E3" w:rsidP="00C934E3">
          <w:pPr>
            <w:pStyle w:val="82FC5C81E33C4C0EBCAF6CCC1CBF8F9C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5EFFF902336477D9B51EA90961FE32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6176A99-2B07-402D-AC88-CD7182A14E49}"/>
      </w:docPartPr>
      <w:docPartBody>
        <w:p w:rsidR="004B7671" w:rsidRDefault="00C934E3" w:rsidP="00C934E3">
          <w:pPr>
            <w:pStyle w:val="95EFFF902336477D9B51EA90961FE326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E1FB407087D4FB09DFFE37367004FF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B89B39-019F-4C8B-8F5B-E22356E10B14}"/>
      </w:docPartPr>
      <w:docPartBody>
        <w:p w:rsidR="004B7671" w:rsidRDefault="00C934E3" w:rsidP="00C934E3">
          <w:pPr>
            <w:pStyle w:val="5E1FB407087D4FB09DFFE37367004FF3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C98B3C7957E461BB7A72E83F5B9A40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EACBA4-B914-4D8C-9272-B9430BD00890}"/>
      </w:docPartPr>
      <w:docPartBody>
        <w:p w:rsidR="004B7671" w:rsidRDefault="00C934E3" w:rsidP="00C934E3">
          <w:pPr>
            <w:pStyle w:val="8C98B3C7957E461BB7A72E83F5B9A400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547A4CE427A444B949A20A60B84CC8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A483AD-BEAA-4A23-B586-EEE1E6BEC51B}"/>
      </w:docPartPr>
      <w:docPartBody>
        <w:p w:rsidR="004B7671" w:rsidRDefault="00C934E3" w:rsidP="00C934E3">
          <w:pPr>
            <w:pStyle w:val="C547A4CE427A444B949A20A60B84CC8F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B7BBEE6120D44F3A34A8E96C2A4CF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65F7E7-132C-4A68-B127-7C536EC784C6}"/>
      </w:docPartPr>
      <w:docPartBody>
        <w:p w:rsidR="004B7671" w:rsidRDefault="00C934E3" w:rsidP="00C934E3">
          <w:pPr>
            <w:pStyle w:val="8B7BBEE6120D44F3A34A8E96C2A4CFA7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9124945F2AB451BB7DDE255B11D3D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381D2E-16EC-4264-903D-A523DE60EB17}"/>
      </w:docPartPr>
      <w:docPartBody>
        <w:p w:rsidR="004B7671" w:rsidRDefault="00C934E3" w:rsidP="00C934E3">
          <w:pPr>
            <w:pStyle w:val="F9124945F2AB451BB7DDE255B11D3D04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392057912F84353A67F8977049D74A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783439-3DFA-49F8-A08D-8A1EAAADD7FC}"/>
      </w:docPartPr>
      <w:docPartBody>
        <w:p w:rsidR="004B7671" w:rsidRDefault="00C934E3" w:rsidP="00C934E3">
          <w:pPr>
            <w:pStyle w:val="D392057912F84353A67F8977049D74A6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7BEF06C882C496388BBEE0521E8F6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B45CDE-7F4D-4F0D-AD8C-21DA1F42B901}"/>
      </w:docPartPr>
      <w:docPartBody>
        <w:p w:rsidR="004B7671" w:rsidRDefault="00C934E3" w:rsidP="00C934E3">
          <w:pPr>
            <w:pStyle w:val="E7BEF06C882C496388BBEE0521E8F6B5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E7D277453FB424686FD5DDA03184F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2729178-944D-4C88-A2CD-5AD7EE386716}"/>
      </w:docPartPr>
      <w:docPartBody>
        <w:p w:rsidR="004B7671" w:rsidRDefault="00C934E3" w:rsidP="00C934E3">
          <w:pPr>
            <w:pStyle w:val="6E7D277453FB424686FD5DDA03184F06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F8162CC4BA840DEA5DA290871C983E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88AEE1-BB07-404B-84F4-8045D1567C28}"/>
      </w:docPartPr>
      <w:docPartBody>
        <w:p w:rsidR="004B7671" w:rsidRDefault="00C934E3" w:rsidP="00C934E3">
          <w:pPr>
            <w:pStyle w:val="BF8162CC4BA840DEA5DA290871C983E4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D970DEC247744CA80EC40F0DAE1C0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D2D8BA-28B9-4F79-AD78-7B90E5681C05}"/>
      </w:docPartPr>
      <w:docPartBody>
        <w:p w:rsidR="004B7671" w:rsidRDefault="00C934E3" w:rsidP="00C934E3">
          <w:pPr>
            <w:pStyle w:val="2D970DEC247744CA80EC40F0DAE1C062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3C18DC594C64AF99E69CBB5B5B2187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56515C-95F0-4BAD-B2BB-CCDC66B1827D}"/>
      </w:docPartPr>
      <w:docPartBody>
        <w:p w:rsidR="004B7671" w:rsidRDefault="00C934E3" w:rsidP="00C934E3">
          <w:pPr>
            <w:pStyle w:val="93C18DC594C64AF99E69CBB5B5B2187B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AAFA04995554929A2C57B21B06521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6797A3-23E8-4827-B2A9-1B202FC6222F}"/>
      </w:docPartPr>
      <w:docPartBody>
        <w:p w:rsidR="004B7671" w:rsidRDefault="00C934E3" w:rsidP="00C934E3">
          <w:pPr>
            <w:pStyle w:val="9AAFA04995554929A2C57B21B065213F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76DC0F05F3C42849060D0B5CC2275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2108CA-F5D8-4A81-9675-A8A540A0ACBD}"/>
      </w:docPartPr>
      <w:docPartBody>
        <w:p w:rsidR="004B7671" w:rsidRDefault="00C934E3" w:rsidP="00C934E3">
          <w:pPr>
            <w:pStyle w:val="476DC0F05F3C42849060D0B5CC227591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4ADDF9B16A04B94A2A63ACED8EE51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393A45-0252-4A6F-83A2-FC5390DEF9D5}"/>
      </w:docPartPr>
      <w:docPartBody>
        <w:p w:rsidR="004B7671" w:rsidRDefault="00C934E3" w:rsidP="00C934E3">
          <w:pPr>
            <w:pStyle w:val="A4ADDF9B16A04B94A2A63ACED8EE5179"/>
          </w:pPr>
          <w:r w:rsidRPr="00782864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6FCC"/>
    <w:rsid w:val="0002634D"/>
    <w:rsid w:val="000276F6"/>
    <w:rsid w:val="000944D0"/>
    <w:rsid w:val="000B7AB4"/>
    <w:rsid w:val="000C36FA"/>
    <w:rsid w:val="0018551D"/>
    <w:rsid w:val="001C47E5"/>
    <w:rsid w:val="00267980"/>
    <w:rsid w:val="00324BF5"/>
    <w:rsid w:val="003A2DF7"/>
    <w:rsid w:val="003A6D4C"/>
    <w:rsid w:val="004108AC"/>
    <w:rsid w:val="00430741"/>
    <w:rsid w:val="004950D7"/>
    <w:rsid w:val="004B7671"/>
    <w:rsid w:val="004B7F0D"/>
    <w:rsid w:val="004D49DD"/>
    <w:rsid w:val="005048FB"/>
    <w:rsid w:val="00522E20"/>
    <w:rsid w:val="00556FCC"/>
    <w:rsid w:val="005D0F73"/>
    <w:rsid w:val="00732864"/>
    <w:rsid w:val="009925DF"/>
    <w:rsid w:val="00A10490"/>
    <w:rsid w:val="00A77AC2"/>
    <w:rsid w:val="00AD5752"/>
    <w:rsid w:val="00C934E3"/>
    <w:rsid w:val="00D35FE3"/>
    <w:rsid w:val="00DB5E5C"/>
    <w:rsid w:val="00F04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934E3"/>
    <w:rPr>
      <w:color w:val="808080"/>
    </w:rPr>
  </w:style>
  <w:style w:type="paragraph" w:customStyle="1" w:styleId="6EDDDF481F174A2C94A9582CE3DB8A8E">
    <w:name w:val="6EDDDF481F174A2C94A9582CE3DB8A8E"/>
    <w:rsid w:val="00556FCC"/>
  </w:style>
  <w:style w:type="paragraph" w:customStyle="1" w:styleId="A8B47EEB110A4FEB8210ADC77A659672">
    <w:name w:val="A8B47EEB110A4FEB8210ADC77A659672"/>
    <w:rsid w:val="00556FCC"/>
  </w:style>
  <w:style w:type="paragraph" w:customStyle="1" w:styleId="225A91C05FFC4A9AA78EFF1F555EA8E6">
    <w:name w:val="225A91C05FFC4A9AA78EFF1F555EA8E6"/>
    <w:rsid w:val="00556FCC"/>
  </w:style>
  <w:style w:type="paragraph" w:customStyle="1" w:styleId="93082DB4260148BB9A95E473B58F2A9E">
    <w:name w:val="93082DB4260148BB9A95E473B58F2A9E"/>
    <w:rsid w:val="000C36FA"/>
  </w:style>
  <w:style w:type="paragraph" w:customStyle="1" w:styleId="AC10D81AEF77480BBDBEE684D5C3B5F3">
    <w:name w:val="AC10D81AEF77480BBDBEE684D5C3B5F3"/>
    <w:rsid w:val="00732864"/>
  </w:style>
  <w:style w:type="paragraph" w:customStyle="1" w:styleId="1D341B04C6844BF1A911DF68D75E048E">
    <w:name w:val="1D341B04C6844BF1A911DF68D75E048E"/>
    <w:rsid w:val="00732864"/>
  </w:style>
  <w:style w:type="paragraph" w:customStyle="1" w:styleId="1AA5B0BA3C484F6ABAB7CFA5F420F4DE">
    <w:name w:val="1AA5B0BA3C484F6ABAB7CFA5F420F4DE"/>
    <w:rsid w:val="00732864"/>
  </w:style>
  <w:style w:type="paragraph" w:customStyle="1" w:styleId="9AB12FBF4BA547208F2E58C96761835F">
    <w:name w:val="9AB12FBF4BA547208F2E58C96761835F"/>
    <w:rsid w:val="00732864"/>
  </w:style>
  <w:style w:type="paragraph" w:customStyle="1" w:styleId="C0EA7F42B4B34C9D89402B507F7C3DAC">
    <w:name w:val="C0EA7F42B4B34C9D89402B507F7C3DAC"/>
    <w:rsid w:val="00732864"/>
  </w:style>
  <w:style w:type="paragraph" w:customStyle="1" w:styleId="569DFE9F4FD54FB2ABEB5480195D5331">
    <w:name w:val="569DFE9F4FD54FB2ABEB5480195D5331"/>
    <w:rsid w:val="00732864"/>
  </w:style>
  <w:style w:type="paragraph" w:customStyle="1" w:styleId="0D07209774DD469298FF353E200DDFBB">
    <w:name w:val="0D07209774DD469298FF353E200DDFBB"/>
    <w:rsid w:val="00732864"/>
  </w:style>
  <w:style w:type="paragraph" w:customStyle="1" w:styleId="5EFDD2CAD7574AC8AC06FBC04FE474B6">
    <w:name w:val="5EFDD2CAD7574AC8AC06FBC04FE474B6"/>
    <w:rsid w:val="00732864"/>
  </w:style>
  <w:style w:type="paragraph" w:customStyle="1" w:styleId="54039F42BD4C417EAB1A969C259735AF">
    <w:name w:val="54039F42BD4C417EAB1A969C259735AF"/>
    <w:rsid w:val="005048FB"/>
  </w:style>
  <w:style w:type="paragraph" w:customStyle="1" w:styleId="57C7BD91EE854B59A48845A5852710E5">
    <w:name w:val="57C7BD91EE854B59A48845A5852710E5"/>
    <w:rsid w:val="005048FB"/>
  </w:style>
  <w:style w:type="paragraph" w:customStyle="1" w:styleId="E44CC840112A4DDA80CC4010F9DC1DAB">
    <w:name w:val="E44CC840112A4DDA80CC4010F9DC1DAB"/>
    <w:rsid w:val="005048FB"/>
  </w:style>
  <w:style w:type="paragraph" w:customStyle="1" w:styleId="674B6208D08B4517B3BF1584635E49DB">
    <w:name w:val="674B6208D08B4517B3BF1584635E49DB"/>
    <w:rsid w:val="005048FB"/>
  </w:style>
  <w:style w:type="paragraph" w:customStyle="1" w:styleId="5FAA408E90164212880237F27B6FC618">
    <w:name w:val="5FAA408E90164212880237F27B6FC618"/>
    <w:rsid w:val="005048FB"/>
  </w:style>
  <w:style w:type="paragraph" w:customStyle="1" w:styleId="0838588A699B44E5B9F77092715CD58C">
    <w:name w:val="0838588A699B44E5B9F77092715CD58C"/>
    <w:rsid w:val="005048FB"/>
  </w:style>
  <w:style w:type="paragraph" w:customStyle="1" w:styleId="E1F98A73CFA748799318CEB32185B38F">
    <w:name w:val="E1F98A73CFA748799318CEB32185B38F"/>
    <w:rsid w:val="005048FB"/>
  </w:style>
  <w:style w:type="paragraph" w:customStyle="1" w:styleId="51E50B3188A24A5FB1FAF27C4A01FDD1">
    <w:name w:val="51E50B3188A24A5FB1FAF27C4A01FDD1"/>
    <w:rsid w:val="005048FB"/>
  </w:style>
  <w:style w:type="paragraph" w:customStyle="1" w:styleId="25CFD3509A384F9C9E4F0C74FBA8F7F1">
    <w:name w:val="25CFD3509A384F9C9E4F0C74FBA8F7F1"/>
    <w:rsid w:val="005048FB"/>
  </w:style>
  <w:style w:type="paragraph" w:customStyle="1" w:styleId="2EBC37A5E4BF47F2815D1AB49AD5FF2A">
    <w:name w:val="2EBC37A5E4BF47F2815D1AB49AD5FF2A"/>
    <w:rsid w:val="005048FB"/>
  </w:style>
  <w:style w:type="paragraph" w:customStyle="1" w:styleId="B359894A56AF4D4694751A2CDABDB480">
    <w:name w:val="B359894A56AF4D4694751A2CDABDB480"/>
    <w:rsid w:val="005048FB"/>
  </w:style>
  <w:style w:type="paragraph" w:customStyle="1" w:styleId="E88D98AE3A08434980096413242A6191">
    <w:name w:val="E88D98AE3A08434980096413242A6191"/>
    <w:rsid w:val="005048FB"/>
  </w:style>
  <w:style w:type="paragraph" w:customStyle="1" w:styleId="69427917D50B4FE6A53FBF031C5E18CB">
    <w:name w:val="69427917D50B4FE6A53FBF031C5E18CB"/>
    <w:rsid w:val="005048FB"/>
  </w:style>
  <w:style w:type="paragraph" w:customStyle="1" w:styleId="3C2DC8ECC61C4C05B9ADFE1A80539ADA">
    <w:name w:val="3C2DC8ECC61C4C05B9ADFE1A80539ADA"/>
    <w:rsid w:val="005048FB"/>
  </w:style>
  <w:style w:type="paragraph" w:customStyle="1" w:styleId="FA7CAF72432F42EBB3E0DE4240E8D558">
    <w:name w:val="FA7CAF72432F42EBB3E0DE4240E8D558"/>
    <w:rsid w:val="00C934E3"/>
  </w:style>
  <w:style w:type="paragraph" w:customStyle="1" w:styleId="30630F9392CC4C68882E792259BB7237">
    <w:name w:val="30630F9392CC4C68882E792259BB7237"/>
    <w:rsid w:val="00C934E3"/>
  </w:style>
  <w:style w:type="paragraph" w:customStyle="1" w:styleId="3DC67DE0053C4CD096897A5560D57612">
    <w:name w:val="3DC67DE0053C4CD096897A5560D57612"/>
    <w:rsid w:val="00C934E3"/>
  </w:style>
  <w:style w:type="paragraph" w:customStyle="1" w:styleId="4F4BFF0BCCFF439290416D2C3BE41615">
    <w:name w:val="4F4BFF0BCCFF439290416D2C3BE41615"/>
    <w:rsid w:val="00C934E3"/>
  </w:style>
  <w:style w:type="paragraph" w:customStyle="1" w:styleId="D327F0624C684B48B2793FAE69647640">
    <w:name w:val="D327F0624C684B48B2793FAE69647640"/>
    <w:rsid w:val="00C934E3"/>
  </w:style>
  <w:style w:type="paragraph" w:customStyle="1" w:styleId="7C307FB052D749CFB29D97BB8AC918BB">
    <w:name w:val="7C307FB052D749CFB29D97BB8AC918BB"/>
    <w:rsid w:val="00C934E3"/>
  </w:style>
  <w:style w:type="paragraph" w:customStyle="1" w:styleId="B413A44BFD02493FB40FF90641338EF1">
    <w:name w:val="B413A44BFD02493FB40FF90641338EF1"/>
    <w:rsid w:val="00C934E3"/>
  </w:style>
  <w:style w:type="paragraph" w:customStyle="1" w:styleId="362CEE9C0E9A4E14B0C6C7041112351C">
    <w:name w:val="362CEE9C0E9A4E14B0C6C7041112351C"/>
    <w:rsid w:val="00C934E3"/>
  </w:style>
  <w:style w:type="paragraph" w:customStyle="1" w:styleId="5A8537E5365B46578172A71168F567FF">
    <w:name w:val="5A8537E5365B46578172A71168F567FF"/>
    <w:rsid w:val="00C934E3"/>
  </w:style>
  <w:style w:type="paragraph" w:customStyle="1" w:styleId="917B9F6A2FD74F309E20ABC4D297F1F6">
    <w:name w:val="917B9F6A2FD74F309E20ABC4D297F1F6"/>
    <w:rsid w:val="00C934E3"/>
  </w:style>
  <w:style w:type="paragraph" w:customStyle="1" w:styleId="5B0E99A924894945B9B498DE4E66A369">
    <w:name w:val="5B0E99A924894945B9B498DE4E66A369"/>
    <w:rsid w:val="00C934E3"/>
  </w:style>
  <w:style w:type="paragraph" w:customStyle="1" w:styleId="3723A49BFCF3426081E86ECC1E461494">
    <w:name w:val="3723A49BFCF3426081E86ECC1E461494"/>
    <w:rsid w:val="00C934E3"/>
  </w:style>
  <w:style w:type="paragraph" w:customStyle="1" w:styleId="2BD0A072189140D5B1752C9AAEFB70EC">
    <w:name w:val="2BD0A072189140D5B1752C9AAEFB70EC"/>
    <w:rsid w:val="00C934E3"/>
  </w:style>
  <w:style w:type="paragraph" w:customStyle="1" w:styleId="0C04622B272C4115AD45DCA7E5A1FBC6">
    <w:name w:val="0C04622B272C4115AD45DCA7E5A1FBC6"/>
    <w:rsid w:val="00C934E3"/>
  </w:style>
  <w:style w:type="paragraph" w:customStyle="1" w:styleId="2C4B55B20CE5479CB735560B9927F2A8">
    <w:name w:val="2C4B55B20CE5479CB735560B9927F2A8"/>
    <w:rsid w:val="00C934E3"/>
  </w:style>
  <w:style w:type="paragraph" w:customStyle="1" w:styleId="3704D4BE03444844A377C5BC61A4D071">
    <w:name w:val="3704D4BE03444844A377C5BC61A4D071"/>
    <w:rsid w:val="00C934E3"/>
  </w:style>
  <w:style w:type="paragraph" w:customStyle="1" w:styleId="F3782EBC12CA43BEA1A7DDEA2E28D409">
    <w:name w:val="F3782EBC12CA43BEA1A7DDEA2E28D409"/>
    <w:rsid w:val="00C934E3"/>
  </w:style>
  <w:style w:type="paragraph" w:customStyle="1" w:styleId="57D7DDF734864D20B7567ADE0B5BCF89">
    <w:name w:val="57D7DDF734864D20B7567ADE0B5BCF89"/>
    <w:rsid w:val="00C934E3"/>
  </w:style>
  <w:style w:type="paragraph" w:customStyle="1" w:styleId="169787B7C81E4AD3AE7FB9C3A9168A8D">
    <w:name w:val="169787B7C81E4AD3AE7FB9C3A9168A8D"/>
    <w:rsid w:val="00C934E3"/>
  </w:style>
  <w:style w:type="paragraph" w:customStyle="1" w:styleId="5913280945AF4577A4647A3D83C36D91">
    <w:name w:val="5913280945AF4577A4647A3D83C36D91"/>
    <w:rsid w:val="00C934E3"/>
  </w:style>
  <w:style w:type="paragraph" w:customStyle="1" w:styleId="10D4B077232046F0AB5357614F4AFCF4">
    <w:name w:val="10D4B077232046F0AB5357614F4AFCF4"/>
    <w:rsid w:val="00C934E3"/>
  </w:style>
  <w:style w:type="paragraph" w:customStyle="1" w:styleId="BC1D98E65EB247D59DF75447A1F731C4">
    <w:name w:val="BC1D98E65EB247D59DF75447A1F731C4"/>
    <w:rsid w:val="00C934E3"/>
  </w:style>
  <w:style w:type="paragraph" w:customStyle="1" w:styleId="E7A905F91C4343EF91F8AEE6C9B0EBD9">
    <w:name w:val="E7A905F91C4343EF91F8AEE6C9B0EBD9"/>
    <w:rsid w:val="00C934E3"/>
  </w:style>
  <w:style w:type="paragraph" w:customStyle="1" w:styleId="D2A138E79A6E4328A0CE396E26CD9082">
    <w:name w:val="D2A138E79A6E4328A0CE396E26CD9082"/>
    <w:rsid w:val="00C934E3"/>
  </w:style>
  <w:style w:type="paragraph" w:customStyle="1" w:styleId="280F21D3D6FF4F9E81C0E8B4D08E80EC">
    <w:name w:val="280F21D3D6FF4F9E81C0E8B4D08E80EC"/>
    <w:rsid w:val="00C934E3"/>
  </w:style>
  <w:style w:type="paragraph" w:customStyle="1" w:styleId="434385B6FE714DD3A60AA98A1213079C">
    <w:name w:val="434385B6FE714DD3A60AA98A1213079C"/>
    <w:rsid w:val="00C934E3"/>
  </w:style>
  <w:style w:type="paragraph" w:customStyle="1" w:styleId="9039A4E1BF9C4B86ABFCA3C783B5903D">
    <w:name w:val="9039A4E1BF9C4B86ABFCA3C783B5903D"/>
    <w:rsid w:val="00C934E3"/>
  </w:style>
  <w:style w:type="paragraph" w:customStyle="1" w:styleId="772EC37E832B4FDFA6938409C6FFF90F">
    <w:name w:val="772EC37E832B4FDFA6938409C6FFF90F"/>
    <w:rsid w:val="00C934E3"/>
  </w:style>
  <w:style w:type="paragraph" w:customStyle="1" w:styleId="4E1C59222BBB4BAC9980DA5802FF5045">
    <w:name w:val="4E1C59222BBB4BAC9980DA5802FF5045"/>
    <w:rsid w:val="00C934E3"/>
  </w:style>
  <w:style w:type="paragraph" w:customStyle="1" w:styleId="D1E7BBE433D0495AB53C1BE3716AB11F">
    <w:name w:val="D1E7BBE433D0495AB53C1BE3716AB11F"/>
    <w:rsid w:val="00C934E3"/>
  </w:style>
  <w:style w:type="paragraph" w:customStyle="1" w:styleId="E285E9DF587F4E2495C6A2145F5A2E67">
    <w:name w:val="E285E9DF587F4E2495C6A2145F5A2E67"/>
    <w:rsid w:val="00C934E3"/>
  </w:style>
  <w:style w:type="paragraph" w:customStyle="1" w:styleId="92814132C8D54062A971EB9689882124">
    <w:name w:val="92814132C8D54062A971EB9689882124"/>
    <w:rsid w:val="00C934E3"/>
  </w:style>
  <w:style w:type="paragraph" w:customStyle="1" w:styleId="9DE33BA5B5C141AE9C68BF5A542AB232">
    <w:name w:val="9DE33BA5B5C141AE9C68BF5A542AB232"/>
    <w:rsid w:val="00C934E3"/>
  </w:style>
  <w:style w:type="paragraph" w:customStyle="1" w:styleId="724A6AB3634A43A29DDCF8E2090AADA9">
    <w:name w:val="724A6AB3634A43A29DDCF8E2090AADA9"/>
    <w:rsid w:val="00C934E3"/>
  </w:style>
  <w:style w:type="paragraph" w:customStyle="1" w:styleId="F46EAE90E8DE40CFB0901646594A11C3">
    <w:name w:val="F46EAE90E8DE40CFB0901646594A11C3"/>
    <w:rsid w:val="00C934E3"/>
  </w:style>
  <w:style w:type="paragraph" w:customStyle="1" w:styleId="17FA075E11B5480AA6299F2D7BE1C387">
    <w:name w:val="17FA075E11B5480AA6299F2D7BE1C387"/>
    <w:rsid w:val="00C934E3"/>
  </w:style>
  <w:style w:type="paragraph" w:customStyle="1" w:styleId="22A61E3822C1442DA5F0EB7F907F006F">
    <w:name w:val="22A61E3822C1442DA5F0EB7F907F006F"/>
    <w:rsid w:val="00C934E3"/>
  </w:style>
  <w:style w:type="paragraph" w:customStyle="1" w:styleId="7EBA984195DC439AA85D54B64F45C34C">
    <w:name w:val="7EBA984195DC439AA85D54B64F45C34C"/>
    <w:rsid w:val="00C934E3"/>
  </w:style>
  <w:style w:type="paragraph" w:customStyle="1" w:styleId="99B225BB8CDE48FBAED6FC53ED77EF6D">
    <w:name w:val="99B225BB8CDE48FBAED6FC53ED77EF6D"/>
    <w:rsid w:val="00C934E3"/>
  </w:style>
  <w:style w:type="paragraph" w:customStyle="1" w:styleId="F9C80B4065924BC4BE777CF5BC1ECC52">
    <w:name w:val="F9C80B4065924BC4BE777CF5BC1ECC52"/>
    <w:rsid w:val="00C934E3"/>
  </w:style>
  <w:style w:type="paragraph" w:customStyle="1" w:styleId="2A36C79C9C804DE1BA1DA99431332FC3">
    <w:name w:val="2A36C79C9C804DE1BA1DA99431332FC3"/>
    <w:rsid w:val="00C934E3"/>
  </w:style>
  <w:style w:type="paragraph" w:customStyle="1" w:styleId="3D491C3D9AD249E099A2D3FC1B55AD04">
    <w:name w:val="3D491C3D9AD249E099A2D3FC1B55AD04"/>
    <w:rsid w:val="00C934E3"/>
  </w:style>
  <w:style w:type="paragraph" w:customStyle="1" w:styleId="CFCC9E43FF78469CA7497B970AF6157B">
    <w:name w:val="CFCC9E43FF78469CA7497B970AF6157B"/>
    <w:rsid w:val="00C934E3"/>
  </w:style>
  <w:style w:type="paragraph" w:customStyle="1" w:styleId="00AB56881ECE45F6BD4E7DA02C97C528">
    <w:name w:val="00AB56881ECE45F6BD4E7DA02C97C528"/>
    <w:rsid w:val="00C934E3"/>
  </w:style>
  <w:style w:type="paragraph" w:customStyle="1" w:styleId="CA56253DB708451883C11E74B3AB3F00">
    <w:name w:val="CA56253DB708451883C11E74B3AB3F00"/>
    <w:rsid w:val="00C934E3"/>
  </w:style>
  <w:style w:type="paragraph" w:customStyle="1" w:styleId="1CF3474169F54F47B1064112AF53DB92">
    <w:name w:val="1CF3474169F54F47B1064112AF53DB92"/>
    <w:rsid w:val="00C934E3"/>
  </w:style>
  <w:style w:type="paragraph" w:customStyle="1" w:styleId="B650CBB407364A8390E280FEE0434414">
    <w:name w:val="B650CBB407364A8390E280FEE0434414"/>
    <w:rsid w:val="00C934E3"/>
  </w:style>
  <w:style w:type="paragraph" w:customStyle="1" w:styleId="E065BF8C1A434A98B3D61502067A68A5">
    <w:name w:val="E065BF8C1A434A98B3D61502067A68A5"/>
    <w:rsid w:val="00C934E3"/>
  </w:style>
  <w:style w:type="paragraph" w:customStyle="1" w:styleId="FA6209496D3840A4B17DCC7625177156">
    <w:name w:val="FA6209496D3840A4B17DCC7625177156"/>
    <w:rsid w:val="00C934E3"/>
  </w:style>
  <w:style w:type="paragraph" w:customStyle="1" w:styleId="F597CB772A9C4D99A4590F18FCD49696">
    <w:name w:val="F597CB772A9C4D99A4590F18FCD49696"/>
    <w:rsid w:val="00C934E3"/>
  </w:style>
  <w:style w:type="paragraph" w:customStyle="1" w:styleId="6DC27DBBACA243F4A95D711ABF8853C4">
    <w:name w:val="6DC27DBBACA243F4A95D711ABF8853C4"/>
    <w:rsid w:val="00C934E3"/>
  </w:style>
  <w:style w:type="paragraph" w:customStyle="1" w:styleId="DFF984ED8D2942C395377CC7E5546997">
    <w:name w:val="DFF984ED8D2942C395377CC7E5546997"/>
    <w:rsid w:val="00C934E3"/>
  </w:style>
  <w:style w:type="paragraph" w:customStyle="1" w:styleId="3F1352FB7E4B4F4AA535CAA56D688162">
    <w:name w:val="3F1352FB7E4B4F4AA535CAA56D688162"/>
    <w:rsid w:val="00C934E3"/>
  </w:style>
  <w:style w:type="paragraph" w:customStyle="1" w:styleId="2822FB70AB4C415288F14EAA4DC683A3">
    <w:name w:val="2822FB70AB4C415288F14EAA4DC683A3"/>
    <w:rsid w:val="00C934E3"/>
  </w:style>
  <w:style w:type="paragraph" w:customStyle="1" w:styleId="D3310D2CA133464FAED77A1C039B92FE">
    <w:name w:val="D3310D2CA133464FAED77A1C039B92FE"/>
    <w:rsid w:val="00C934E3"/>
  </w:style>
  <w:style w:type="paragraph" w:customStyle="1" w:styleId="5BE05F7C33A244F1B4CB86D10EA0D1F0">
    <w:name w:val="5BE05F7C33A244F1B4CB86D10EA0D1F0"/>
    <w:rsid w:val="00C934E3"/>
  </w:style>
  <w:style w:type="paragraph" w:customStyle="1" w:styleId="30CF72D6A8EF4213B4E02B51ECA9D08A">
    <w:name w:val="30CF72D6A8EF4213B4E02B51ECA9D08A"/>
    <w:rsid w:val="00C934E3"/>
  </w:style>
  <w:style w:type="paragraph" w:customStyle="1" w:styleId="8D094726BDE047E4AB4AF4C9982D2377">
    <w:name w:val="8D094726BDE047E4AB4AF4C9982D2377"/>
    <w:rsid w:val="00C934E3"/>
  </w:style>
  <w:style w:type="paragraph" w:customStyle="1" w:styleId="10A9A366C9B742CFA99329B227E7D1B7">
    <w:name w:val="10A9A366C9B742CFA99329B227E7D1B7"/>
    <w:rsid w:val="00C934E3"/>
  </w:style>
  <w:style w:type="paragraph" w:customStyle="1" w:styleId="2B9B4DD738AB45CDB465099187D36AEE">
    <w:name w:val="2B9B4DD738AB45CDB465099187D36AEE"/>
    <w:rsid w:val="00C934E3"/>
  </w:style>
  <w:style w:type="paragraph" w:customStyle="1" w:styleId="18E894AF64284B3BACE5B3EF83D264DB">
    <w:name w:val="18E894AF64284B3BACE5B3EF83D264DB"/>
    <w:rsid w:val="00C934E3"/>
  </w:style>
  <w:style w:type="paragraph" w:customStyle="1" w:styleId="5F5F9576F9604FB99F094952724DF222">
    <w:name w:val="5F5F9576F9604FB99F094952724DF222"/>
    <w:rsid w:val="00C934E3"/>
  </w:style>
  <w:style w:type="paragraph" w:customStyle="1" w:styleId="DC54AB1C6BA74B32931EFC3021202E64">
    <w:name w:val="DC54AB1C6BA74B32931EFC3021202E64"/>
    <w:rsid w:val="00C934E3"/>
  </w:style>
  <w:style w:type="paragraph" w:customStyle="1" w:styleId="AD2E9CD4A0F04C2CB80FE4CFFD55AC6A">
    <w:name w:val="AD2E9CD4A0F04C2CB80FE4CFFD55AC6A"/>
    <w:rsid w:val="00C934E3"/>
  </w:style>
  <w:style w:type="paragraph" w:customStyle="1" w:styleId="B60ECB88A28147CD9A655B26474BBD5C">
    <w:name w:val="B60ECB88A28147CD9A655B26474BBD5C"/>
    <w:rsid w:val="00C934E3"/>
  </w:style>
  <w:style w:type="paragraph" w:customStyle="1" w:styleId="99065B048316475B9900C5DE0D8DE7E3">
    <w:name w:val="99065B048316475B9900C5DE0D8DE7E3"/>
    <w:rsid w:val="00C934E3"/>
  </w:style>
  <w:style w:type="paragraph" w:customStyle="1" w:styleId="4C33613147C746999CDCE7D6D18CBDDE">
    <w:name w:val="4C33613147C746999CDCE7D6D18CBDDE"/>
    <w:rsid w:val="00C934E3"/>
  </w:style>
  <w:style w:type="paragraph" w:customStyle="1" w:styleId="5DB2866FCEC14CF5859F61467626116E">
    <w:name w:val="5DB2866FCEC14CF5859F61467626116E"/>
    <w:rsid w:val="00C934E3"/>
  </w:style>
  <w:style w:type="paragraph" w:customStyle="1" w:styleId="82FC5C81E33C4C0EBCAF6CCC1CBF8F9C">
    <w:name w:val="82FC5C81E33C4C0EBCAF6CCC1CBF8F9C"/>
    <w:rsid w:val="00C934E3"/>
  </w:style>
  <w:style w:type="paragraph" w:customStyle="1" w:styleId="95EFFF902336477D9B51EA90961FE326">
    <w:name w:val="95EFFF902336477D9B51EA90961FE326"/>
    <w:rsid w:val="00C934E3"/>
  </w:style>
  <w:style w:type="paragraph" w:customStyle="1" w:styleId="5E1FB407087D4FB09DFFE37367004FF3">
    <w:name w:val="5E1FB407087D4FB09DFFE37367004FF3"/>
    <w:rsid w:val="00C934E3"/>
  </w:style>
  <w:style w:type="paragraph" w:customStyle="1" w:styleId="8C98B3C7957E461BB7A72E83F5B9A400">
    <w:name w:val="8C98B3C7957E461BB7A72E83F5B9A400"/>
    <w:rsid w:val="00C934E3"/>
  </w:style>
  <w:style w:type="paragraph" w:customStyle="1" w:styleId="C547A4CE427A444B949A20A60B84CC8F">
    <w:name w:val="C547A4CE427A444B949A20A60B84CC8F"/>
    <w:rsid w:val="00C934E3"/>
  </w:style>
  <w:style w:type="paragraph" w:customStyle="1" w:styleId="8B7BBEE6120D44F3A34A8E96C2A4CFA7">
    <w:name w:val="8B7BBEE6120D44F3A34A8E96C2A4CFA7"/>
    <w:rsid w:val="00C934E3"/>
  </w:style>
  <w:style w:type="paragraph" w:customStyle="1" w:styleId="F9124945F2AB451BB7DDE255B11D3D04">
    <w:name w:val="F9124945F2AB451BB7DDE255B11D3D04"/>
    <w:rsid w:val="00C934E3"/>
  </w:style>
  <w:style w:type="paragraph" w:customStyle="1" w:styleId="D392057912F84353A67F8977049D74A6">
    <w:name w:val="D392057912F84353A67F8977049D74A6"/>
    <w:rsid w:val="00C934E3"/>
  </w:style>
  <w:style w:type="paragraph" w:customStyle="1" w:styleId="E7BEF06C882C496388BBEE0521E8F6B5">
    <w:name w:val="E7BEF06C882C496388BBEE0521E8F6B5"/>
    <w:rsid w:val="00C934E3"/>
  </w:style>
  <w:style w:type="paragraph" w:customStyle="1" w:styleId="6E7D277453FB424686FD5DDA03184F06">
    <w:name w:val="6E7D277453FB424686FD5DDA03184F06"/>
    <w:rsid w:val="00C934E3"/>
  </w:style>
  <w:style w:type="paragraph" w:customStyle="1" w:styleId="BF8162CC4BA840DEA5DA290871C983E4">
    <w:name w:val="BF8162CC4BA840DEA5DA290871C983E4"/>
    <w:rsid w:val="00C934E3"/>
  </w:style>
  <w:style w:type="paragraph" w:customStyle="1" w:styleId="2D970DEC247744CA80EC40F0DAE1C062">
    <w:name w:val="2D970DEC247744CA80EC40F0DAE1C062"/>
    <w:rsid w:val="00C934E3"/>
  </w:style>
  <w:style w:type="paragraph" w:customStyle="1" w:styleId="93C18DC594C64AF99E69CBB5B5B2187B">
    <w:name w:val="93C18DC594C64AF99E69CBB5B5B2187B"/>
    <w:rsid w:val="00C934E3"/>
  </w:style>
  <w:style w:type="paragraph" w:customStyle="1" w:styleId="9AAFA04995554929A2C57B21B065213F">
    <w:name w:val="9AAFA04995554929A2C57B21B065213F"/>
    <w:rsid w:val="00C934E3"/>
  </w:style>
  <w:style w:type="paragraph" w:customStyle="1" w:styleId="476DC0F05F3C42849060D0B5CC227591">
    <w:name w:val="476DC0F05F3C42849060D0B5CC227591"/>
    <w:rsid w:val="00C934E3"/>
  </w:style>
  <w:style w:type="paragraph" w:customStyle="1" w:styleId="A4ADDF9B16A04B94A2A63ACED8EE5179">
    <w:name w:val="A4ADDF9B16A04B94A2A63ACED8EE5179"/>
    <w:rsid w:val="00C934E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4010D1-DD9B-4AD6-9089-18041CD47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BB-Leeres Dokument.dotm</Template>
  <TotalTime>0</TotalTime>
  <Pages>5</Pages>
  <Words>856</Words>
  <Characters>5397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BEITEN BURKHARDT</Company>
  <LinksUpToDate>false</LinksUpToDate>
  <CharactersWithSpaces>6241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BEITEN BURKHARDT</dc:creator>
  <cp:lastModifiedBy>ADVANT Beiten</cp:lastModifiedBy>
  <cp:revision>5</cp:revision>
  <cp:lastPrinted>2017-05-15T08:44:00Z</cp:lastPrinted>
  <dcterms:created xsi:type="dcterms:W3CDTF">2026-08-16T20:55:00Z</dcterms:created>
  <dcterms:modified xsi:type="dcterms:W3CDTF">2026-08-17T13:51:00Z</dcterms:modified>
</cp:coreProperties>
</file>